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02EDA" w14:textId="2124C42B" w:rsidR="0091490A" w:rsidRPr="009A606F" w:rsidRDefault="00636D23" w:rsidP="00B42E07">
      <w:pPr>
        <w:pStyle w:val="Ttulo1"/>
        <w:rPr>
          <w:lang w:val="fr-FR"/>
        </w:rPr>
      </w:pPr>
      <w:r w:rsidRPr="009A606F">
        <w:rPr>
          <w:lang w:val="fr-FR"/>
        </w:rPr>
        <w:t>STRATÉGIE SMART</w:t>
      </w:r>
      <w:r w:rsidR="00786B8C" w:rsidRPr="009A606F">
        <w:rPr>
          <w:lang w:val="fr-FR"/>
        </w:rPr>
        <w:t> : CONTEXTE HISTORIQUE</w:t>
      </w:r>
    </w:p>
    <w:p w14:paraId="6CC24E83" w14:textId="6E2E9537" w:rsidR="00B209F3" w:rsidRPr="009A606F" w:rsidRDefault="00896A52" w:rsidP="00B42E07">
      <w:pPr>
        <w:pStyle w:val="Ttulo2"/>
        <w:rPr>
          <w:lang w:val="fr-FR"/>
        </w:rPr>
      </w:pPr>
      <w:r w:rsidRPr="009A606F">
        <w:rPr>
          <w:lang w:val="fr-FR"/>
        </w:rPr>
        <w:t>Antécédents</w:t>
      </w:r>
    </w:p>
    <w:p w14:paraId="27734B6E" w14:textId="784C6BFC" w:rsidR="00B12863" w:rsidRPr="009A606F" w:rsidRDefault="00B12863" w:rsidP="001E6AEE">
      <w:pPr>
        <w:rPr>
          <w:lang w:val="fr-FR"/>
        </w:rPr>
      </w:pPr>
      <w:r w:rsidRPr="009A606F">
        <w:rPr>
          <w:lang w:val="fr-FR"/>
        </w:rPr>
        <w:t xml:space="preserve">Smart a commencé par inertie. </w:t>
      </w:r>
      <w:r w:rsidRPr="009A606F">
        <w:rPr>
          <w:lang w:val="fr-FR"/>
        </w:rPr>
        <w:t xml:space="preserve">Nous n’avions pas </w:t>
      </w:r>
      <w:r w:rsidR="00441B68" w:rsidRPr="009A606F">
        <w:rPr>
          <w:lang w:val="fr-FR"/>
        </w:rPr>
        <w:t>les idées</w:t>
      </w:r>
      <w:r w:rsidRPr="009A606F">
        <w:rPr>
          <w:lang w:val="fr-FR"/>
        </w:rPr>
        <w:t xml:space="preserve"> très clair</w:t>
      </w:r>
      <w:r w:rsidR="00441B68" w:rsidRPr="009A606F">
        <w:rPr>
          <w:lang w:val="fr-FR"/>
        </w:rPr>
        <w:t>es sur</w:t>
      </w:r>
      <w:r w:rsidRPr="009A606F">
        <w:rPr>
          <w:lang w:val="fr-FR"/>
        </w:rPr>
        <w:t xml:space="preserve"> quoi faire, comment le faire, </w:t>
      </w:r>
      <w:r w:rsidR="00441B68" w:rsidRPr="009A606F">
        <w:rPr>
          <w:lang w:val="fr-FR"/>
        </w:rPr>
        <w:t>quelle</w:t>
      </w:r>
      <w:r w:rsidRPr="009A606F">
        <w:rPr>
          <w:lang w:val="fr-FR"/>
        </w:rPr>
        <w:t xml:space="preserve"> ligne directrice </w:t>
      </w:r>
      <w:r w:rsidR="00441B68" w:rsidRPr="009A606F">
        <w:rPr>
          <w:lang w:val="fr-FR"/>
        </w:rPr>
        <w:t xml:space="preserve">suivre. </w:t>
      </w:r>
      <w:r w:rsidR="00240E37" w:rsidRPr="009A606F">
        <w:rPr>
          <w:lang w:val="fr-FR"/>
        </w:rPr>
        <w:t xml:space="preserve">Le but </w:t>
      </w:r>
      <w:r w:rsidRPr="009A606F">
        <w:rPr>
          <w:lang w:val="fr-FR"/>
        </w:rPr>
        <w:t xml:space="preserve">était d'attirer des </w:t>
      </w:r>
      <w:r w:rsidR="00676311" w:rsidRPr="009A606F">
        <w:rPr>
          <w:lang w:val="fr-FR"/>
        </w:rPr>
        <w:t>membres</w:t>
      </w:r>
      <w:r w:rsidRPr="009A606F">
        <w:rPr>
          <w:lang w:val="fr-FR"/>
        </w:rPr>
        <w:t xml:space="preserve"> et de </w:t>
      </w:r>
      <w:r w:rsidR="00676311" w:rsidRPr="009A606F">
        <w:rPr>
          <w:lang w:val="fr-FR"/>
        </w:rPr>
        <w:t>les aider</w:t>
      </w:r>
      <w:r w:rsidRPr="009A606F">
        <w:rPr>
          <w:lang w:val="fr-FR"/>
        </w:rPr>
        <w:t xml:space="preserve"> en fonction de leurs besoins. </w:t>
      </w:r>
      <w:r w:rsidR="00631AF3" w:rsidRPr="009A606F">
        <w:rPr>
          <w:lang w:val="fr-FR"/>
        </w:rPr>
        <w:t xml:space="preserve">Nous n’avons pas </w:t>
      </w:r>
      <w:r w:rsidRPr="009A606F">
        <w:rPr>
          <w:lang w:val="fr-FR"/>
        </w:rPr>
        <w:t xml:space="preserve">analysé </w:t>
      </w:r>
      <w:r w:rsidR="00AA10AD" w:rsidRPr="009A606F">
        <w:rPr>
          <w:lang w:val="fr-FR"/>
        </w:rPr>
        <w:t>si les activités rentraient dans le modèle et comment</w:t>
      </w:r>
      <w:r w:rsidR="001371BE" w:rsidRPr="009A606F">
        <w:rPr>
          <w:lang w:val="fr-FR"/>
        </w:rPr>
        <w:t>.</w:t>
      </w:r>
      <w:r w:rsidRPr="009A606F">
        <w:rPr>
          <w:lang w:val="fr-FR"/>
        </w:rPr>
        <w:t xml:space="preserve"> Smart était un modèle de</w:t>
      </w:r>
      <w:r w:rsidR="001371BE" w:rsidRPr="009A606F">
        <w:rPr>
          <w:lang w:val="fr-FR"/>
        </w:rPr>
        <w:t xml:space="preserve"> « paie</w:t>
      </w:r>
      <w:r w:rsidRPr="009A606F">
        <w:rPr>
          <w:lang w:val="fr-FR"/>
        </w:rPr>
        <w:t xml:space="preserve"> à la </w:t>
      </w:r>
      <w:r w:rsidR="001371BE" w:rsidRPr="009A606F">
        <w:rPr>
          <w:lang w:val="fr-FR"/>
        </w:rPr>
        <w:t>demande »</w:t>
      </w:r>
      <w:r w:rsidRPr="009A606F">
        <w:rPr>
          <w:lang w:val="fr-FR"/>
        </w:rPr>
        <w:t>.</w:t>
      </w:r>
    </w:p>
    <w:p w14:paraId="3E2DBAE5" w14:textId="36AA63A7" w:rsidR="001371BE" w:rsidRPr="009A606F" w:rsidRDefault="00247C7C" w:rsidP="001E6AEE">
      <w:pPr>
        <w:rPr>
          <w:lang w:val="fr-FR"/>
        </w:rPr>
      </w:pPr>
      <w:r w:rsidRPr="009A606F">
        <w:rPr>
          <w:lang w:val="fr-FR"/>
        </w:rPr>
        <w:t xml:space="preserve">Les indépendants avaient </w:t>
      </w:r>
      <w:r w:rsidR="008A2E4A" w:rsidRPr="009A606F">
        <w:rPr>
          <w:lang w:val="fr-FR"/>
        </w:rPr>
        <w:t>une redev</w:t>
      </w:r>
      <w:r w:rsidR="00CB7B6C" w:rsidRPr="009A606F">
        <w:rPr>
          <w:lang w:val="fr-FR"/>
        </w:rPr>
        <w:t>ance</w:t>
      </w:r>
      <w:r w:rsidRPr="009A606F">
        <w:rPr>
          <w:lang w:val="fr-FR"/>
        </w:rPr>
        <w:t xml:space="preserve"> </w:t>
      </w:r>
      <w:r w:rsidRPr="009A606F">
        <w:rPr>
          <w:lang w:val="fr-FR"/>
        </w:rPr>
        <w:t xml:space="preserve">de 250 euros / mois (il ne pouvait pas être </w:t>
      </w:r>
      <w:r w:rsidR="00BA60B9" w:rsidRPr="009A606F">
        <w:rPr>
          <w:lang w:val="fr-FR"/>
        </w:rPr>
        <w:t>échelonné</w:t>
      </w:r>
      <w:r w:rsidRPr="009A606F">
        <w:rPr>
          <w:lang w:val="fr-FR"/>
        </w:rPr>
        <w:t>), donc Smart était une option beaucoup moins chère (À cela s'ajoute les fameuses dépenses d'étude)</w:t>
      </w:r>
    </w:p>
    <w:p w14:paraId="783FA55D" w14:textId="68863F94" w:rsidR="004A4747" w:rsidRPr="009A606F" w:rsidRDefault="004A4747" w:rsidP="001E6AEE">
      <w:pPr>
        <w:rPr>
          <w:lang w:val="fr-FR"/>
        </w:rPr>
      </w:pPr>
      <w:r w:rsidRPr="009A606F">
        <w:rPr>
          <w:lang w:val="fr-FR"/>
        </w:rPr>
        <w:t xml:space="preserve">Au cours de 2013,2014,2015,2016, nous nous sommes </w:t>
      </w:r>
      <w:r w:rsidR="00786B8C" w:rsidRPr="009A606F">
        <w:rPr>
          <w:lang w:val="fr-FR"/>
        </w:rPr>
        <w:t>laissé</w:t>
      </w:r>
      <w:r w:rsidRPr="009A606F">
        <w:rPr>
          <w:lang w:val="fr-FR"/>
        </w:rPr>
        <w:t xml:space="preserve"> </w:t>
      </w:r>
      <w:r w:rsidR="00BA60B9">
        <w:rPr>
          <w:lang w:val="fr-FR"/>
        </w:rPr>
        <w:t>porter</w:t>
      </w:r>
      <w:r w:rsidRPr="009A606F">
        <w:rPr>
          <w:lang w:val="fr-FR"/>
        </w:rPr>
        <w:t>.</w:t>
      </w:r>
    </w:p>
    <w:p w14:paraId="7C607F2F" w14:textId="59CBF9FD" w:rsidR="004E72EC" w:rsidRPr="009A606F" w:rsidRDefault="004E72EC" w:rsidP="001E6AEE">
      <w:pPr>
        <w:rPr>
          <w:lang w:val="fr-FR"/>
        </w:rPr>
      </w:pPr>
      <w:r w:rsidRPr="009A606F">
        <w:rPr>
          <w:lang w:val="fr-FR"/>
        </w:rPr>
        <w:t xml:space="preserve">En 2016, les politiques gouvernementales de </w:t>
      </w:r>
      <w:r w:rsidR="00083E02" w:rsidRPr="009A606F">
        <w:rPr>
          <w:lang w:val="fr-FR"/>
        </w:rPr>
        <w:t>redevance</w:t>
      </w:r>
      <w:r w:rsidRPr="009A606F">
        <w:rPr>
          <w:lang w:val="fr-FR"/>
        </w:rPr>
        <w:t xml:space="preserve"> pour</w:t>
      </w:r>
      <w:r w:rsidR="00083E02" w:rsidRPr="009A606F">
        <w:rPr>
          <w:lang w:val="fr-FR"/>
        </w:rPr>
        <w:t xml:space="preserve"> </w:t>
      </w:r>
      <w:r w:rsidRPr="009A606F">
        <w:rPr>
          <w:lang w:val="fr-FR"/>
        </w:rPr>
        <w:t xml:space="preserve">les </w:t>
      </w:r>
      <w:r w:rsidRPr="009A606F">
        <w:rPr>
          <w:lang w:val="fr-FR"/>
        </w:rPr>
        <w:t xml:space="preserve">indépendants </w:t>
      </w:r>
      <w:r w:rsidRPr="009A606F">
        <w:rPr>
          <w:lang w:val="fr-FR"/>
        </w:rPr>
        <w:t xml:space="preserve">sortent </w:t>
      </w:r>
      <w:r w:rsidR="00083E02" w:rsidRPr="009A606F">
        <w:rPr>
          <w:lang w:val="fr-FR"/>
        </w:rPr>
        <w:t>à</w:t>
      </w:r>
      <w:r w:rsidRPr="009A606F">
        <w:rPr>
          <w:lang w:val="fr-FR"/>
        </w:rPr>
        <w:t xml:space="preserve"> 50€/mois </w:t>
      </w:r>
      <w:r w:rsidR="00083E02" w:rsidRPr="009A606F">
        <w:rPr>
          <w:lang w:val="fr-FR"/>
        </w:rPr>
        <w:t>pour ceux qui ne l’ont jamais été</w:t>
      </w:r>
      <w:r w:rsidRPr="009A606F">
        <w:rPr>
          <w:lang w:val="fr-FR"/>
        </w:rPr>
        <w:t xml:space="preserve">. Mais </w:t>
      </w:r>
      <w:r w:rsidR="00083E02" w:rsidRPr="009A606F">
        <w:rPr>
          <w:lang w:val="fr-FR"/>
        </w:rPr>
        <w:t>nous restons encore une option pour beaucoup.</w:t>
      </w:r>
    </w:p>
    <w:p w14:paraId="09A652F5" w14:textId="240D9B58" w:rsidR="00F71BED" w:rsidRPr="009A606F" w:rsidRDefault="003776BE" w:rsidP="001E6AEE">
      <w:pPr>
        <w:rPr>
          <w:lang w:val="fr-FR"/>
        </w:rPr>
      </w:pPr>
      <w:r w:rsidRPr="009A606F">
        <w:rPr>
          <w:lang w:val="fr-FR"/>
        </w:rPr>
        <w:t xml:space="preserve">Carlos rejoint </w:t>
      </w:r>
      <w:r w:rsidRPr="009A606F">
        <w:rPr>
          <w:lang w:val="fr-FR"/>
        </w:rPr>
        <w:t xml:space="preserve">la structure </w:t>
      </w:r>
      <w:r w:rsidRPr="009A606F">
        <w:rPr>
          <w:lang w:val="fr-FR"/>
        </w:rPr>
        <w:t>en novembre 2016. Il commence à analyser la situation et trouve un désastre dans la comptabilité (les personnes qui en étaient responsables n'étaient pas préparées)</w:t>
      </w:r>
      <w:r w:rsidR="00BA60B9">
        <w:rPr>
          <w:lang w:val="fr-FR"/>
        </w:rPr>
        <w:t xml:space="preserve">, </w:t>
      </w:r>
      <w:r w:rsidR="000A0659" w:rsidRPr="009A606F">
        <w:rPr>
          <w:lang w:val="fr-FR"/>
        </w:rPr>
        <w:t>même sur le suivi de</w:t>
      </w:r>
      <w:r w:rsidR="003C02A2" w:rsidRPr="009A606F">
        <w:rPr>
          <w:lang w:val="fr-FR"/>
        </w:rPr>
        <w:t>s payements</w:t>
      </w:r>
      <w:r w:rsidRPr="009A606F">
        <w:rPr>
          <w:lang w:val="fr-FR"/>
        </w:rPr>
        <w:t xml:space="preserve">. Ce qui représentait donc 1 500 000 euros </w:t>
      </w:r>
      <w:r w:rsidR="003C02A2" w:rsidRPr="009A606F">
        <w:rPr>
          <w:lang w:val="fr-FR"/>
        </w:rPr>
        <w:t>de factures non réglées</w:t>
      </w:r>
      <w:r w:rsidRPr="009A606F">
        <w:rPr>
          <w:lang w:val="fr-FR"/>
        </w:rPr>
        <w:t xml:space="preserve"> devient presque 3 000 000 euros. </w:t>
      </w:r>
      <w:r w:rsidR="003C02A2" w:rsidRPr="009A606F">
        <w:rPr>
          <w:lang w:val="fr-FR"/>
        </w:rPr>
        <w:t>C’était</w:t>
      </w:r>
      <w:r w:rsidRPr="009A606F">
        <w:rPr>
          <w:lang w:val="fr-FR"/>
        </w:rPr>
        <w:t xml:space="preserve"> début 2017. </w:t>
      </w:r>
      <w:r w:rsidR="00605CB9" w:rsidRPr="009A606F">
        <w:rPr>
          <w:lang w:val="fr-FR"/>
        </w:rPr>
        <w:t xml:space="preserve">Nous devons donc </w:t>
      </w:r>
      <w:r w:rsidR="00F71BED" w:rsidRPr="009A606F">
        <w:rPr>
          <w:lang w:val="fr-FR"/>
        </w:rPr>
        <w:t xml:space="preserve">voir ce qui se passe et </w:t>
      </w:r>
      <w:r w:rsidR="00991405">
        <w:rPr>
          <w:lang w:val="fr-FR"/>
        </w:rPr>
        <w:t>changer</w:t>
      </w:r>
      <w:r w:rsidR="00F71BED" w:rsidRPr="009A606F">
        <w:rPr>
          <w:lang w:val="fr-FR"/>
        </w:rPr>
        <w:t>.</w:t>
      </w:r>
    </w:p>
    <w:p w14:paraId="1BB7B797" w14:textId="54D7627B" w:rsidR="001E6AEE" w:rsidRPr="009A606F" w:rsidRDefault="00F71BED" w:rsidP="001E6AEE">
      <w:pPr>
        <w:rPr>
          <w:lang w:val="fr-FR"/>
        </w:rPr>
      </w:pPr>
      <w:r w:rsidRPr="009A606F">
        <w:rPr>
          <w:b/>
          <w:bCs/>
          <w:lang w:val="fr-FR"/>
        </w:rPr>
        <w:t>Que trouve-t-</w:t>
      </w:r>
      <w:r w:rsidR="00C44235" w:rsidRPr="009A606F">
        <w:rPr>
          <w:b/>
          <w:bCs/>
          <w:lang w:val="fr-FR"/>
        </w:rPr>
        <w:t>on ?</w:t>
      </w:r>
    </w:p>
    <w:p w14:paraId="4B9B4D19" w14:textId="368FF8A1" w:rsidR="00F71BED" w:rsidRPr="009A606F" w:rsidRDefault="00523588" w:rsidP="001E6AEE">
      <w:pPr>
        <w:pStyle w:val="Prrafodelista"/>
        <w:numPr>
          <w:ilvl w:val="0"/>
          <w:numId w:val="16"/>
        </w:numPr>
        <w:rPr>
          <w:lang w:val="fr-FR"/>
        </w:rPr>
      </w:pPr>
      <w:r w:rsidRPr="009A606F">
        <w:rPr>
          <w:lang w:val="fr-FR"/>
        </w:rPr>
        <w:t>On trouve des membres qui sachant que nous av</w:t>
      </w:r>
      <w:r w:rsidR="00B45CAB" w:rsidRPr="009A606F">
        <w:rPr>
          <w:lang w:val="fr-FR"/>
        </w:rPr>
        <w:t>ançons les salaires</w:t>
      </w:r>
      <w:r w:rsidR="00813BED" w:rsidRPr="009A606F">
        <w:rPr>
          <w:lang w:val="fr-FR"/>
        </w:rPr>
        <w:t xml:space="preserve">, et sachant que leurs clients ne vont pas payer, </w:t>
      </w:r>
      <w:r w:rsidR="008D1C67" w:rsidRPr="009A606F">
        <w:rPr>
          <w:lang w:val="fr-FR"/>
        </w:rPr>
        <w:t xml:space="preserve">décident de </w:t>
      </w:r>
      <w:r w:rsidR="00C334A8" w:rsidRPr="009A606F">
        <w:rPr>
          <w:lang w:val="fr-FR"/>
        </w:rPr>
        <w:t xml:space="preserve">réaliser leurs activités </w:t>
      </w:r>
      <w:r w:rsidR="00991405">
        <w:rPr>
          <w:lang w:val="fr-FR"/>
        </w:rPr>
        <w:t>à travers</w:t>
      </w:r>
      <w:r w:rsidR="00C334A8" w:rsidRPr="009A606F">
        <w:rPr>
          <w:lang w:val="fr-FR"/>
        </w:rPr>
        <w:t xml:space="preserve"> Sm</w:t>
      </w:r>
      <w:r w:rsidR="006F6CD2" w:rsidRPr="009A606F">
        <w:rPr>
          <w:lang w:val="fr-FR"/>
        </w:rPr>
        <w:t>a</w:t>
      </w:r>
      <w:r w:rsidR="00C334A8" w:rsidRPr="009A606F">
        <w:rPr>
          <w:lang w:val="fr-FR"/>
        </w:rPr>
        <w:t>rt</w:t>
      </w:r>
      <w:r w:rsidR="006F6CD2" w:rsidRPr="009A606F">
        <w:rPr>
          <w:lang w:val="fr-FR"/>
        </w:rPr>
        <w:t>.</w:t>
      </w:r>
    </w:p>
    <w:p w14:paraId="02AC710C" w14:textId="61BEA633" w:rsidR="006F6CD2" w:rsidRPr="009A606F" w:rsidRDefault="001C6F27" w:rsidP="001E6AEE">
      <w:pPr>
        <w:pStyle w:val="Prrafodelista"/>
        <w:numPr>
          <w:ilvl w:val="0"/>
          <w:numId w:val="16"/>
        </w:numPr>
        <w:rPr>
          <w:lang w:val="fr-FR"/>
        </w:rPr>
      </w:pPr>
      <w:r w:rsidRPr="009A606F">
        <w:rPr>
          <w:lang w:val="fr-FR"/>
        </w:rPr>
        <w:t xml:space="preserve">Les </w:t>
      </w:r>
      <w:r w:rsidR="00B37A67" w:rsidRPr="009A606F">
        <w:rPr>
          <w:lang w:val="fr-FR"/>
        </w:rPr>
        <w:t>indépendants</w:t>
      </w:r>
      <w:r w:rsidRPr="009A606F">
        <w:rPr>
          <w:lang w:val="fr-FR"/>
        </w:rPr>
        <w:t xml:space="preserve"> utilisent </w:t>
      </w:r>
      <w:r w:rsidR="00746324" w:rsidRPr="009A606F">
        <w:rPr>
          <w:lang w:val="fr-FR"/>
        </w:rPr>
        <w:t>Smart</w:t>
      </w:r>
      <w:r w:rsidRPr="009A606F">
        <w:rPr>
          <w:lang w:val="fr-FR"/>
        </w:rPr>
        <w:t xml:space="preserve"> pour </w:t>
      </w:r>
      <w:r w:rsidR="00B37A67" w:rsidRPr="009A606F">
        <w:rPr>
          <w:lang w:val="fr-FR"/>
        </w:rPr>
        <w:t>gérer</w:t>
      </w:r>
      <w:r w:rsidRPr="009A606F">
        <w:rPr>
          <w:lang w:val="fr-FR"/>
        </w:rPr>
        <w:t xml:space="preserve"> certaines de leurs activités : celles </w:t>
      </w:r>
      <w:r w:rsidR="00B37A67" w:rsidRPr="009A606F">
        <w:rPr>
          <w:lang w:val="fr-FR"/>
        </w:rPr>
        <w:t xml:space="preserve">dont les </w:t>
      </w:r>
      <w:r w:rsidR="00746324" w:rsidRPr="009A606F">
        <w:rPr>
          <w:lang w:val="fr-FR"/>
        </w:rPr>
        <w:t>clients sont</w:t>
      </w:r>
      <w:r w:rsidR="00B37A67" w:rsidRPr="009A606F">
        <w:rPr>
          <w:lang w:val="fr-FR"/>
        </w:rPr>
        <w:t xml:space="preserve"> douteux ou qui payent très tard.</w:t>
      </w:r>
    </w:p>
    <w:p w14:paraId="000CF813" w14:textId="43B2FE8C" w:rsidR="00B37A67" w:rsidRPr="009A606F" w:rsidRDefault="00C44235" w:rsidP="001E6AEE">
      <w:pPr>
        <w:pStyle w:val="Prrafodelista"/>
        <w:numPr>
          <w:ilvl w:val="0"/>
          <w:numId w:val="16"/>
        </w:numPr>
        <w:rPr>
          <w:lang w:val="fr-FR"/>
        </w:rPr>
      </w:pPr>
      <w:r w:rsidRPr="009A606F">
        <w:rPr>
          <w:lang w:val="fr-FR"/>
        </w:rPr>
        <w:t xml:space="preserve">Les clients qui savent qu’ils ne vont pas payer </w:t>
      </w:r>
      <w:r w:rsidR="00D4260D" w:rsidRPr="009A606F">
        <w:rPr>
          <w:lang w:val="fr-FR"/>
        </w:rPr>
        <w:t xml:space="preserve">avant 6 mois envoient </w:t>
      </w:r>
      <w:r w:rsidR="00991405" w:rsidRPr="009A606F">
        <w:rPr>
          <w:lang w:val="fr-FR"/>
        </w:rPr>
        <w:t>les freelances</w:t>
      </w:r>
      <w:r w:rsidR="00AA6F76" w:rsidRPr="009A606F">
        <w:rPr>
          <w:lang w:val="fr-FR"/>
        </w:rPr>
        <w:t xml:space="preserve"> à </w:t>
      </w:r>
      <w:r w:rsidR="00267D4C" w:rsidRPr="009A606F">
        <w:rPr>
          <w:lang w:val="fr-FR"/>
        </w:rPr>
        <w:t>Smart</w:t>
      </w:r>
      <w:r w:rsidR="00AA6F76" w:rsidRPr="009A606F">
        <w:rPr>
          <w:lang w:val="fr-FR"/>
        </w:rPr>
        <w:t xml:space="preserve"> </w:t>
      </w:r>
      <w:r w:rsidR="009953BE" w:rsidRPr="009A606F">
        <w:rPr>
          <w:lang w:val="fr-FR"/>
        </w:rPr>
        <w:t xml:space="preserve">pour </w:t>
      </w:r>
      <w:r w:rsidR="00267D4C" w:rsidRPr="009A606F">
        <w:rPr>
          <w:lang w:val="fr-FR"/>
        </w:rPr>
        <w:t xml:space="preserve">leur </w:t>
      </w:r>
      <w:r w:rsidR="00991405">
        <w:rPr>
          <w:lang w:val="fr-FR"/>
        </w:rPr>
        <w:t>aider au</w:t>
      </w:r>
      <w:r w:rsidR="00267D4C" w:rsidRPr="009A606F">
        <w:rPr>
          <w:lang w:val="fr-FR"/>
        </w:rPr>
        <w:t xml:space="preserve"> financement.</w:t>
      </w:r>
    </w:p>
    <w:p w14:paraId="2F90D670" w14:textId="1FCEC7D6" w:rsidR="001E6AEE" w:rsidRPr="009A606F" w:rsidRDefault="001E6AEE" w:rsidP="001E6AEE">
      <w:pPr>
        <w:pStyle w:val="Prrafodelista"/>
        <w:numPr>
          <w:ilvl w:val="0"/>
          <w:numId w:val="16"/>
        </w:numPr>
        <w:rPr>
          <w:lang w:val="fr-FR"/>
        </w:rPr>
      </w:pPr>
      <w:r w:rsidRPr="009A606F">
        <w:rPr>
          <w:lang w:val="fr-FR"/>
        </w:rPr>
        <w:t>…</w:t>
      </w:r>
    </w:p>
    <w:p w14:paraId="5AD50EB8" w14:textId="77777777" w:rsidR="001E6AEE" w:rsidRPr="009A606F" w:rsidRDefault="001E6AEE" w:rsidP="001E6AEE">
      <w:pPr>
        <w:rPr>
          <w:lang w:val="fr-FR"/>
        </w:rPr>
      </w:pPr>
    </w:p>
    <w:p w14:paraId="35504F5E" w14:textId="1EB59C64" w:rsidR="008F2341" w:rsidRPr="009A606F" w:rsidRDefault="00CC536E" w:rsidP="001E6AEE">
      <w:pPr>
        <w:rPr>
          <w:lang w:val="fr-FR"/>
        </w:rPr>
      </w:pPr>
      <w:r w:rsidRPr="009A606F">
        <w:rPr>
          <w:lang w:val="fr-FR"/>
        </w:rPr>
        <w:t>Entre l'inertie du quotidien et cette situation, nous ne sav</w:t>
      </w:r>
      <w:r w:rsidR="00433E5C" w:rsidRPr="009A606F">
        <w:rPr>
          <w:lang w:val="fr-FR"/>
        </w:rPr>
        <w:t>i</w:t>
      </w:r>
      <w:r w:rsidRPr="009A606F">
        <w:rPr>
          <w:lang w:val="fr-FR"/>
        </w:rPr>
        <w:t xml:space="preserve">ons pas comment </w:t>
      </w:r>
      <w:r w:rsidR="008F2341" w:rsidRPr="009A606F">
        <w:rPr>
          <w:lang w:val="fr-FR"/>
        </w:rPr>
        <w:t xml:space="preserve">stopper cette </w:t>
      </w:r>
      <w:r w:rsidR="00E75381" w:rsidRPr="009A606F">
        <w:rPr>
          <w:lang w:val="fr-FR"/>
        </w:rPr>
        <w:t>spirale</w:t>
      </w:r>
      <w:r w:rsidRPr="009A606F">
        <w:rPr>
          <w:lang w:val="fr-FR"/>
        </w:rPr>
        <w:t xml:space="preserve">. Nous </w:t>
      </w:r>
      <w:r w:rsidR="00433E5C" w:rsidRPr="009A606F">
        <w:rPr>
          <w:lang w:val="fr-FR"/>
        </w:rPr>
        <w:t>étions</w:t>
      </w:r>
      <w:r w:rsidRPr="009A606F">
        <w:rPr>
          <w:lang w:val="fr-FR"/>
        </w:rPr>
        <w:t xml:space="preserve"> dépassés et la réalité est que cette question n'a pas été </w:t>
      </w:r>
      <w:r w:rsidR="001E2435" w:rsidRPr="009A606F">
        <w:rPr>
          <w:lang w:val="fr-FR"/>
        </w:rPr>
        <w:t xml:space="preserve">non plus </w:t>
      </w:r>
      <w:r w:rsidRPr="009A606F">
        <w:rPr>
          <w:lang w:val="fr-FR"/>
        </w:rPr>
        <w:t xml:space="preserve">abordée de manière stratégique. </w:t>
      </w:r>
    </w:p>
    <w:p w14:paraId="73C7548B" w14:textId="4F85E02C" w:rsidR="00BB6F91" w:rsidRPr="009A606F" w:rsidRDefault="00CC536E" w:rsidP="001E6AEE">
      <w:pPr>
        <w:rPr>
          <w:lang w:val="fr-FR"/>
        </w:rPr>
      </w:pPr>
      <w:proofErr w:type="spellStart"/>
      <w:r w:rsidRPr="009A606F">
        <w:rPr>
          <w:lang w:val="fr-FR"/>
        </w:rPr>
        <w:t>Factoo</w:t>
      </w:r>
      <w:proofErr w:type="spellEnd"/>
      <w:r w:rsidR="00991405">
        <w:rPr>
          <w:lang w:val="fr-FR"/>
        </w:rPr>
        <w:t>, plateforme de facturation,</w:t>
      </w:r>
      <w:r w:rsidRPr="009A606F">
        <w:rPr>
          <w:lang w:val="fr-FR"/>
        </w:rPr>
        <w:t xml:space="preserve"> lance une campagne </w:t>
      </w:r>
      <w:r w:rsidR="00472002" w:rsidRPr="009A606F">
        <w:rPr>
          <w:lang w:val="fr-FR"/>
        </w:rPr>
        <w:t xml:space="preserve">publicitaire de grande envergure </w:t>
      </w:r>
      <w:r w:rsidR="00D46F2C" w:rsidRPr="009A606F">
        <w:rPr>
          <w:lang w:val="fr-FR"/>
        </w:rPr>
        <w:t>avec le slogan « facturer sans être indépendant »</w:t>
      </w:r>
      <w:r w:rsidRPr="009A606F">
        <w:rPr>
          <w:lang w:val="fr-FR"/>
        </w:rPr>
        <w:t xml:space="preserve">. Le gouvernement était au courant de </w:t>
      </w:r>
      <w:r w:rsidR="00EC446D" w:rsidRPr="009A606F">
        <w:rPr>
          <w:lang w:val="fr-FR"/>
        </w:rPr>
        <w:t>l’</w:t>
      </w:r>
      <w:r w:rsidRPr="009A606F">
        <w:rPr>
          <w:lang w:val="fr-FR"/>
        </w:rPr>
        <w:t>existence</w:t>
      </w:r>
      <w:r w:rsidR="00EC446D" w:rsidRPr="009A606F">
        <w:rPr>
          <w:lang w:val="fr-FR"/>
        </w:rPr>
        <w:t xml:space="preserve"> de </w:t>
      </w:r>
      <w:r w:rsidR="00EB59A8" w:rsidRPr="009A606F">
        <w:rPr>
          <w:lang w:val="fr-FR"/>
        </w:rPr>
        <w:t>ces entreprises</w:t>
      </w:r>
      <w:r w:rsidRPr="009A606F">
        <w:rPr>
          <w:lang w:val="fr-FR"/>
        </w:rPr>
        <w:t xml:space="preserve">, mais lancer ce message publicitaire alors que </w:t>
      </w:r>
      <w:r w:rsidR="00EB59A8" w:rsidRPr="009A606F">
        <w:rPr>
          <w:lang w:val="fr-FR"/>
        </w:rPr>
        <w:t>la</w:t>
      </w:r>
      <w:r w:rsidRPr="009A606F">
        <w:rPr>
          <w:lang w:val="fr-FR"/>
        </w:rPr>
        <w:t xml:space="preserve"> politique </w:t>
      </w:r>
      <w:r w:rsidR="00EB59A8" w:rsidRPr="009A606F">
        <w:rPr>
          <w:lang w:val="fr-FR"/>
        </w:rPr>
        <w:t xml:space="preserve">du gouvernement </w:t>
      </w:r>
      <w:r w:rsidRPr="009A606F">
        <w:rPr>
          <w:lang w:val="fr-FR"/>
        </w:rPr>
        <w:t xml:space="preserve">était </w:t>
      </w:r>
      <w:r w:rsidR="00EB59A8" w:rsidRPr="009A606F">
        <w:rPr>
          <w:lang w:val="fr-FR"/>
        </w:rPr>
        <w:t xml:space="preserve">de </w:t>
      </w:r>
      <w:r w:rsidR="00DF3CFD" w:rsidRPr="009A606F">
        <w:rPr>
          <w:lang w:val="fr-FR"/>
        </w:rPr>
        <w:t>promouvoir les indépendants</w:t>
      </w:r>
      <w:r w:rsidRPr="009A606F">
        <w:rPr>
          <w:lang w:val="fr-FR"/>
        </w:rPr>
        <w:t>…. Il a</w:t>
      </w:r>
      <w:r w:rsidR="00212DE5" w:rsidRPr="009A606F">
        <w:rPr>
          <w:lang w:val="fr-FR"/>
        </w:rPr>
        <w:t xml:space="preserve"> donc décidé d’agir</w:t>
      </w:r>
      <w:r w:rsidRPr="009A606F">
        <w:rPr>
          <w:lang w:val="fr-FR"/>
        </w:rPr>
        <w:t xml:space="preserve">. Il a disqualifié la coopérative et est allé </w:t>
      </w:r>
      <w:r w:rsidR="002A0B54" w:rsidRPr="009A606F">
        <w:rPr>
          <w:lang w:val="fr-FR"/>
        </w:rPr>
        <w:t>inspecter tous</w:t>
      </w:r>
      <w:r w:rsidRPr="009A606F">
        <w:rPr>
          <w:lang w:val="fr-FR"/>
        </w:rPr>
        <w:t xml:space="preserve"> ses membres. </w:t>
      </w:r>
      <w:r w:rsidR="00991405">
        <w:rPr>
          <w:lang w:val="fr-FR"/>
        </w:rPr>
        <w:t>E</w:t>
      </w:r>
      <w:r w:rsidR="007948CA" w:rsidRPr="009A606F">
        <w:rPr>
          <w:lang w:val="fr-FR"/>
        </w:rPr>
        <w:t>n parallèle</w:t>
      </w:r>
      <w:r w:rsidRPr="009A606F">
        <w:rPr>
          <w:lang w:val="fr-FR"/>
        </w:rPr>
        <w:t xml:space="preserve">, l'inspection du travail </w:t>
      </w:r>
      <w:r w:rsidR="00433E5C" w:rsidRPr="009A606F">
        <w:rPr>
          <w:lang w:val="fr-FR"/>
        </w:rPr>
        <w:t xml:space="preserve">décide de faire des inspections </w:t>
      </w:r>
      <w:r w:rsidR="00F673EB" w:rsidRPr="009A606F">
        <w:rPr>
          <w:lang w:val="fr-FR"/>
        </w:rPr>
        <w:t xml:space="preserve">à toutes </w:t>
      </w:r>
      <w:r w:rsidR="003A2BDB" w:rsidRPr="009A606F">
        <w:rPr>
          <w:lang w:val="fr-FR"/>
        </w:rPr>
        <w:t xml:space="preserve">les </w:t>
      </w:r>
      <w:r w:rsidR="00EF5C0F" w:rsidRPr="009A606F">
        <w:rPr>
          <w:lang w:val="fr-FR"/>
        </w:rPr>
        <w:t>entreprises</w:t>
      </w:r>
      <w:r w:rsidR="003A2BDB" w:rsidRPr="009A606F">
        <w:rPr>
          <w:lang w:val="fr-FR"/>
        </w:rPr>
        <w:t xml:space="preserve"> du même mod</w:t>
      </w:r>
      <w:r w:rsidR="00EF5C0F" w:rsidRPr="009A606F">
        <w:rPr>
          <w:lang w:val="fr-FR"/>
        </w:rPr>
        <w:t xml:space="preserve">èle </w:t>
      </w:r>
      <w:r w:rsidRPr="009A606F">
        <w:rPr>
          <w:lang w:val="fr-FR"/>
        </w:rPr>
        <w:t>qui couvrent les indépendants.</w:t>
      </w:r>
    </w:p>
    <w:p w14:paraId="0D206F62" w14:textId="31F02D04" w:rsidR="001E6AEE" w:rsidRPr="009A606F" w:rsidRDefault="00EF5C0F" w:rsidP="001E6AEE">
      <w:pPr>
        <w:rPr>
          <w:lang w:val="fr-FR"/>
        </w:rPr>
      </w:pPr>
      <w:r w:rsidRPr="009A606F">
        <w:rPr>
          <w:b/>
          <w:bCs/>
          <w:lang w:val="fr-FR"/>
        </w:rPr>
        <w:t>Quelle est la réalit</w:t>
      </w:r>
      <w:r w:rsidR="00C84BE7" w:rsidRPr="009A606F">
        <w:rPr>
          <w:b/>
          <w:bCs/>
          <w:lang w:val="fr-FR"/>
        </w:rPr>
        <w:t xml:space="preserve">é </w:t>
      </w:r>
      <w:r w:rsidR="00E12C81" w:rsidRPr="009A606F">
        <w:rPr>
          <w:b/>
          <w:bCs/>
          <w:lang w:val="fr-FR"/>
        </w:rPr>
        <w:t>?</w:t>
      </w:r>
      <w:r w:rsidR="00E12C81" w:rsidRPr="009A606F">
        <w:rPr>
          <w:lang w:val="fr-FR"/>
        </w:rPr>
        <w:t xml:space="preserve"> </w:t>
      </w:r>
      <w:r w:rsidRPr="009A606F">
        <w:rPr>
          <w:lang w:val="fr-FR"/>
        </w:rPr>
        <w:t xml:space="preserve">Aucune inspection n’arrive </w:t>
      </w:r>
      <w:r w:rsidR="00C84BE7" w:rsidRPr="009A606F">
        <w:rPr>
          <w:lang w:val="fr-FR"/>
        </w:rPr>
        <w:t>à Smart IB</w:t>
      </w:r>
      <w:r w:rsidR="00E12C81" w:rsidRPr="009A606F">
        <w:rPr>
          <w:lang w:val="fr-FR"/>
        </w:rPr>
        <w:t xml:space="preserve">.  </w:t>
      </w:r>
    </w:p>
    <w:p w14:paraId="0F5EECAF" w14:textId="29327332" w:rsidR="00E12C81" w:rsidRPr="009A606F" w:rsidRDefault="00C84BE7" w:rsidP="001E6AEE">
      <w:pPr>
        <w:rPr>
          <w:b/>
          <w:bCs/>
          <w:lang w:val="fr-FR"/>
        </w:rPr>
      </w:pPr>
      <w:r w:rsidRPr="009A606F">
        <w:rPr>
          <w:b/>
          <w:bCs/>
          <w:lang w:val="fr-FR"/>
        </w:rPr>
        <w:t xml:space="preserve">Quelle fut la stratégie </w:t>
      </w:r>
      <w:r w:rsidR="00E12C81" w:rsidRPr="009A606F">
        <w:rPr>
          <w:b/>
          <w:bCs/>
          <w:lang w:val="fr-FR"/>
        </w:rPr>
        <w:t xml:space="preserve">? </w:t>
      </w:r>
      <w:r w:rsidRPr="009A606F">
        <w:rPr>
          <w:b/>
          <w:bCs/>
          <w:lang w:val="fr-FR"/>
        </w:rPr>
        <w:t>Aucune</w:t>
      </w:r>
      <w:r w:rsidR="00E12C81" w:rsidRPr="009A606F">
        <w:rPr>
          <w:b/>
          <w:bCs/>
          <w:lang w:val="fr-FR"/>
        </w:rPr>
        <w:t xml:space="preserve">. </w:t>
      </w:r>
    </w:p>
    <w:p w14:paraId="0EED4ED4" w14:textId="44A9F450" w:rsidR="00C270E5" w:rsidRPr="009A606F" w:rsidRDefault="001948CB" w:rsidP="001E6AEE">
      <w:pPr>
        <w:rPr>
          <w:lang w:val="fr-FR"/>
        </w:rPr>
      </w:pPr>
      <w:r w:rsidRPr="009A606F">
        <w:rPr>
          <w:lang w:val="fr-FR"/>
        </w:rPr>
        <w:t>Mais nous avons eu peur, nous nous sommes v</w:t>
      </w:r>
      <w:r w:rsidR="00AA5A35" w:rsidRPr="009A606F">
        <w:rPr>
          <w:lang w:val="fr-FR"/>
        </w:rPr>
        <w:t xml:space="preserve">us fragilisés, </w:t>
      </w:r>
      <w:r w:rsidR="00694E42" w:rsidRPr="009A606F">
        <w:rPr>
          <w:lang w:val="fr-FR"/>
        </w:rPr>
        <w:t xml:space="preserve">notre image </w:t>
      </w:r>
      <w:r w:rsidR="00680270" w:rsidRPr="009A606F">
        <w:rPr>
          <w:lang w:val="fr-FR"/>
        </w:rPr>
        <w:t>s’est détériorée, les gens ne confiaient plus en nous et nous avons eu du mal à consolider le modèle.</w:t>
      </w:r>
    </w:p>
    <w:p w14:paraId="242B2324" w14:textId="4CB20137" w:rsidR="00E12C81" w:rsidRPr="009A606F" w:rsidRDefault="00E12C81" w:rsidP="001E6AEE">
      <w:pPr>
        <w:rPr>
          <w:lang w:val="fr-FR"/>
        </w:rPr>
      </w:pPr>
      <w:r w:rsidRPr="009A606F">
        <w:rPr>
          <w:lang w:val="fr-FR"/>
        </w:rPr>
        <w:t xml:space="preserve"> </w:t>
      </w:r>
      <w:r w:rsidR="00680270" w:rsidRPr="009A606F">
        <w:rPr>
          <w:lang w:val="fr-FR"/>
        </w:rPr>
        <w:t xml:space="preserve">Et l’équipe s’est scindée en </w:t>
      </w:r>
      <w:r w:rsidR="00E65665" w:rsidRPr="009A606F">
        <w:rPr>
          <w:lang w:val="fr-FR"/>
        </w:rPr>
        <w:t>deux :</w:t>
      </w:r>
    </w:p>
    <w:p w14:paraId="0EB89156" w14:textId="5DF5D019" w:rsidR="00680270" w:rsidRPr="009A606F" w:rsidRDefault="00680270" w:rsidP="00E65665">
      <w:pPr>
        <w:pStyle w:val="Prrafodelista"/>
        <w:numPr>
          <w:ilvl w:val="0"/>
          <w:numId w:val="24"/>
        </w:numPr>
        <w:rPr>
          <w:lang w:val="fr-FR"/>
        </w:rPr>
      </w:pPr>
      <w:r w:rsidRPr="009A606F">
        <w:rPr>
          <w:lang w:val="fr-FR"/>
        </w:rPr>
        <w:t>Lancer un communiqué</w:t>
      </w:r>
      <w:r w:rsidR="009B03A3" w:rsidRPr="009A606F">
        <w:rPr>
          <w:lang w:val="fr-FR"/>
        </w:rPr>
        <w:t> :</w:t>
      </w:r>
      <w:r w:rsidRPr="009A606F">
        <w:rPr>
          <w:lang w:val="fr-FR"/>
        </w:rPr>
        <w:t xml:space="preserve"> expliquer qui nous </w:t>
      </w:r>
      <w:r w:rsidR="00B24484" w:rsidRPr="009A606F">
        <w:rPr>
          <w:lang w:val="fr-FR"/>
        </w:rPr>
        <w:t>sommes</w:t>
      </w:r>
      <w:r w:rsidRPr="009A606F">
        <w:rPr>
          <w:lang w:val="fr-FR"/>
        </w:rPr>
        <w:t xml:space="preserve">, </w:t>
      </w:r>
      <w:r w:rsidR="005D5E58" w:rsidRPr="009A606F">
        <w:rPr>
          <w:lang w:val="fr-FR"/>
        </w:rPr>
        <w:t xml:space="preserve">ce que nous faisons, et </w:t>
      </w:r>
      <w:r w:rsidR="009B03A3" w:rsidRPr="009A606F">
        <w:rPr>
          <w:lang w:val="fr-FR"/>
        </w:rPr>
        <w:t>réfléchir</w:t>
      </w:r>
      <w:r w:rsidR="005D5E58" w:rsidRPr="009A606F">
        <w:rPr>
          <w:lang w:val="fr-FR"/>
        </w:rPr>
        <w:t xml:space="preserve"> </w:t>
      </w:r>
      <w:r w:rsidR="009B03A3" w:rsidRPr="009A606F">
        <w:rPr>
          <w:lang w:val="fr-FR"/>
        </w:rPr>
        <w:t>et étudier les activités gérées.</w:t>
      </w:r>
    </w:p>
    <w:p w14:paraId="2479F278" w14:textId="2D39D153" w:rsidR="00B24484" w:rsidRPr="009A606F" w:rsidRDefault="00B24484" w:rsidP="00E12C81">
      <w:pPr>
        <w:pStyle w:val="Prrafodelista"/>
        <w:numPr>
          <w:ilvl w:val="0"/>
          <w:numId w:val="16"/>
        </w:numPr>
        <w:rPr>
          <w:lang w:val="fr-FR"/>
        </w:rPr>
      </w:pPr>
      <w:r w:rsidRPr="009A606F">
        <w:rPr>
          <w:lang w:val="fr-FR"/>
        </w:rPr>
        <w:t xml:space="preserve">Silence. </w:t>
      </w:r>
      <w:r w:rsidR="00BE285F" w:rsidRPr="009A606F">
        <w:rPr>
          <w:lang w:val="fr-FR"/>
        </w:rPr>
        <w:t>Si nous nous défendons c’est parce que nous nous sentons attaqués</w:t>
      </w:r>
      <w:r w:rsidR="007D428F" w:rsidRPr="009A606F">
        <w:rPr>
          <w:lang w:val="fr-FR"/>
        </w:rPr>
        <w:t xml:space="preserve"> et </w:t>
      </w:r>
      <w:r w:rsidR="0048024A" w:rsidRPr="009A606F">
        <w:rPr>
          <w:lang w:val="fr-FR"/>
        </w:rPr>
        <w:t>que nous le f</w:t>
      </w:r>
      <w:r w:rsidR="006223D2" w:rsidRPr="009A606F">
        <w:rPr>
          <w:lang w:val="fr-FR"/>
        </w:rPr>
        <w:t>a</w:t>
      </w:r>
      <w:r w:rsidR="0048024A" w:rsidRPr="009A606F">
        <w:rPr>
          <w:lang w:val="fr-FR"/>
        </w:rPr>
        <w:t>isons mal</w:t>
      </w:r>
      <w:r w:rsidR="006223D2" w:rsidRPr="009A606F">
        <w:rPr>
          <w:lang w:val="fr-FR"/>
        </w:rPr>
        <w:t>.</w:t>
      </w:r>
      <w:r w:rsidR="000379C9" w:rsidRPr="009A606F">
        <w:rPr>
          <w:lang w:val="fr-FR"/>
        </w:rPr>
        <w:t xml:space="preserve"> </w:t>
      </w:r>
      <w:r w:rsidR="0036086B" w:rsidRPr="009A606F">
        <w:rPr>
          <w:lang w:val="fr-FR"/>
        </w:rPr>
        <w:t xml:space="preserve">Et ne fournir une couverture qu'aux personnes qui viennent avec des projets (en les comprenant comme un groupe limité d'entrepreneurs qui, au lieu de </w:t>
      </w:r>
      <w:r w:rsidR="0036086B" w:rsidRPr="009A606F">
        <w:rPr>
          <w:lang w:val="fr-FR"/>
        </w:rPr>
        <w:lastRenderedPageBreak/>
        <w:t xml:space="preserve">créer leur entreprise, vont le tester </w:t>
      </w:r>
      <w:r w:rsidR="0036086B" w:rsidRPr="009A606F">
        <w:rPr>
          <w:lang w:val="fr-FR"/>
        </w:rPr>
        <w:t>avec</w:t>
      </w:r>
      <w:r w:rsidR="0036086B" w:rsidRPr="009A606F">
        <w:rPr>
          <w:lang w:val="fr-FR"/>
        </w:rPr>
        <w:t xml:space="preserve"> Smart, en oubliant tous ceux qui ont l'habitude de subsister, </w:t>
      </w:r>
      <w:r w:rsidR="005C4705" w:rsidRPr="009A606F">
        <w:rPr>
          <w:lang w:val="fr-FR"/>
        </w:rPr>
        <w:t xml:space="preserve">de gérer </w:t>
      </w:r>
      <w:r w:rsidR="0036086B" w:rsidRPr="009A606F">
        <w:rPr>
          <w:lang w:val="fr-FR"/>
        </w:rPr>
        <w:t>des revenus complémentaires, etc.)</w:t>
      </w:r>
    </w:p>
    <w:p w14:paraId="2C81A55D" w14:textId="3C1F7BD6" w:rsidR="005C4705" w:rsidRPr="009A606F" w:rsidRDefault="005C4705" w:rsidP="00E12C81">
      <w:pPr>
        <w:rPr>
          <w:lang w:val="fr-FR"/>
        </w:rPr>
      </w:pPr>
      <w:r w:rsidRPr="009A606F">
        <w:rPr>
          <w:lang w:val="fr-FR"/>
        </w:rPr>
        <w:t xml:space="preserve">Nous avons voté et </w:t>
      </w:r>
      <w:r w:rsidR="008A5D86" w:rsidRPr="009A606F">
        <w:rPr>
          <w:lang w:val="fr-FR"/>
        </w:rPr>
        <w:t xml:space="preserve">c’est l’option du silence qui a gagné. </w:t>
      </w:r>
      <w:r w:rsidR="00380D7B" w:rsidRPr="009A606F">
        <w:rPr>
          <w:lang w:val="fr-FR"/>
        </w:rPr>
        <w:t xml:space="preserve">Ce silence a semé le doute. </w:t>
      </w:r>
      <w:r w:rsidR="00725B5B" w:rsidRPr="009A606F">
        <w:rPr>
          <w:lang w:val="fr-FR"/>
        </w:rPr>
        <w:t xml:space="preserve">Les gens disaient que </w:t>
      </w:r>
      <w:r w:rsidR="003F1BD4" w:rsidRPr="009A606F">
        <w:rPr>
          <w:lang w:val="fr-FR"/>
        </w:rPr>
        <w:t>Smart n</w:t>
      </w:r>
      <w:r w:rsidR="00CA7737" w:rsidRPr="009A606F">
        <w:rPr>
          <w:lang w:val="fr-FR"/>
        </w:rPr>
        <w:t>e</w:t>
      </w:r>
      <w:r w:rsidR="003F1BD4" w:rsidRPr="009A606F">
        <w:rPr>
          <w:lang w:val="fr-FR"/>
        </w:rPr>
        <w:t xml:space="preserve"> communiquait pas </w:t>
      </w:r>
      <w:r w:rsidR="00CA7737" w:rsidRPr="009A606F">
        <w:rPr>
          <w:lang w:val="fr-FR"/>
        </w:rPr>
        <w:t>car nous voulions passer inaperçus. Les membres n’ont pas compris cette situation ni cette position</w:t>
      </w:r>
    </w:p>
    <w:p w14:paraId="5C4BEF0B" w14:textId="1C166310" w:rsidR="00794FD7" w:rsidRPr="009A606F" w:rsidRDefault="00794FD7" w:rsidP="00E12C81">
      <w:pPr>
        <w:rPr>
          <w:lang w:val="fr-FR"/>
        </w:rPr>
      </w:pPr>
      <w:r w:rsidRPr="009A606F">
        <w:rPr>
          <w:lang w:val="fr-FR"/>
        </w:rPr>
        <w:t xml:space="preserve">Quand la première sentence de </w:t>
      </w:r>
      <w:proofErr w:type="spellStart"/>
      <w:r w:rsidRPr="009A606F">
        <w:rPr>
          <w:lang w:val="fr-FR"/>
        </w:rPr>
        <w:t>Factoo</w:t>
      </w:r>
      <w:proofErr w:type="spellEnd"/>
      <w:r w:rsidRPr="009A606F">
        <w:rPr>
          <w:lang w:val="fr-FR"/>
        </w:rPr>
        <w:t xml:space="preserve"> </w:t>
      </w:r>
      <w:r w:rsidR="00E76E9B" w:rsidRPr="009A606F">
        <w:rPr>
          <w:lang w:val="fr-FR"/>
        </w:rPr>
        <w:t xml:space="preserve">est </w:t>
      </w:r>
      <w:r w:rsidR="00E65665" w:rsidRPr="009A606F">
        <w:rPr>
          <w:lang w:val="fr-FR"/>
        </w:rPr>
        <w:t>tombée</w:t>
      </w:r>
      <w:r w:rsidR="00C70554" w:rsidRPr="009A606F">
        <w:rPr>
          <w:lang w:val="fr-FR"/>
        </w:rPr>
        <w:t xml:space="preserve">, on </w:t>
      </w:r>
      <w:r w:rsidR="00770B6D" w:rsidRPr="009A606F">
        <w:rPr>
          <w:lang w:val="fr-FR"/>
        </w:rPr>
        <w:t xml:space="preserve">constate qu’on </w:t>
      </w:r>
      <w:r w:rsidR="00C70554" w:rsidRPr="009A606F">
        <w:rPr>
          <w:lang w:val="fr-FR"/>
        </w:rPr>
        <w:t>les accuse de :</w:t>
      </w:r>
    </w:p>
    <w:p w14:paraId="150F8655" w14:textId="14C1D260" w:rsidR="005724BD" w:rsidRPr="009A606F" w:rsidRDefault="005724BD" w:rsidP="005724BD">
      <w:pPr>
        <w:ind w:left="709"/>
        <w:rPr>
          <w:color w:val="221E1F"/>
          <w:lang w:val="fr-FR"/>
        </w:rPr>
      </w:pPr>
      <w:r w:rsidRPr="009A606F">
        <w:rPr>
          <w:color w:val="221E1F"/>
          <w:lang w:val="fr-FR"/>
        </w:rPr>
        <w:t xml:space="preserve">- Évitez </w:t>
      </w:r>
      <w:r w:rsidR="00276213" w:rsidRPr="009A606F">
        <w:rPr>
          <w:color w:val="221E1F"/>
          <w:lang w:val="fr-FR"/>
        </w:rPr>
        <w:t>de payer des impôts</w:t>
      </w:r>
    </w:p>
    <w:p w14:paraId="0FA130A4" w14:textId="58CD118C" w:rsidR="005724BD" w:rsidRPr="009A606F" w:rsidRDefault="005724BD" w:rsidP="005724BD">
      <w:pPr>
        <w:ind w:left="709"/>
        <w:rPr>
          <w:color w:val="221E1F"/>
          <w:lang w:val="fr-FR"/>
        </w:rPr>
      </w:pPr>
      <w:r w:rsidRPr="009A606F">
        <w:rPr>
          <w:color w:val="221E1F"/>
          <w:lang w:val="fr-FR"/>
        </w:rPr>
        <w:t xml:space="preserve">- </w:t>
      </w:r>
      <w:r w:rsidR="00276213" w:rsidRPr="009A606F">
        <w:rPr>
          <w:color w:val="221E1F"/>
          <w:lang w:val="fr-FR"/>
        </w:rPr>
        <w:t>être un o</w:t>
      </w:r>
      <w:r w:rsidRPr="009A606F">
        <w:rPr>
          <w:color w:val="221E1F"/>
          <w:lang w:val="fr-FR"/>
        </w:rPr>
        <w:t xml:space="preserve">util de </w:t>
      </w:r>
      <w:r w:rsidR="009171F8" w:rsidRPr="009A606F">
        <w:rPr>
          <w:color w:val="221E1F"/>
          <w:lang w:val="fr-FR"/>
        </w:rPr>
        <w:t>précarisation des travailleurs</w:t>
      </w:r>
    </w:p>
    <w:p w14:paraId="35D3BB2D" w14:textId="4411A68E" w:rsidR="005724BD" w:rsidRPr="009A606F" w:rsidRDefault="005724BD" w:rsidP="005724BD">
      <w:pPr>
        <w:ind w:left="709"/>
        <w:rPr>
          <w:color w:val="221E1F"/>
          <w:lang w:val="fr-FR"/>
        </w:rPr>
      </w:pPr>
      <w:r w:rsidRPr="009A606F">
        <w:rPr>
          <w:color w:val="221E1F"/>
          <w:lang w:val="fr-FR"/>
        </w:rPr>
        <w:t xml:space="preserve">- </w:t>
      </w:r>
      <w:r w:rsidR="00276213" w:rsidRPr="009A606F">
        <w:rPr>
          <w:color w:val="221E1F"/>
          <w:lang w:val="fr-FR"/>
        </w:rPr>
        <w:t xml:space="preserve">être un </w:t>
      </w:r>
      <w:r w:rsidR="00A274CD" w:rsidRPr="009A606F">
        <w:rPr>
          <w:color w:val="221E1F"/>
          <w:lang w:val="fr-FR"/>
        </w:rPr>
        <w:t>mécanisme</w:t>
      </w:r>
      <w:r w:rsidR="00276213" w:rsidRPr="009A606F">
        <w:rPr>
          <w:color w:val="221E1F"/>
          <w:lang w:val="fr-FR"/>
        </w:rPr>
        <w:t xml:space="preserve"> </w:t>
      </w:r>
      <w:r w:rsidRPr="009A606F">
        <w:rPr>
          <w:color w:val="221E1F"/>
          <w:lang w:val="fr-FR"/>
        </w:rPr>
        <w:t>pour empêcher les entreprises d'embaucher</w:t>
      </w:r>
    </w:p>
    <w:p w14:paraId="0275FA88" w14:textId="77777777" w:rsidR="005724BD" w:rsidRPr="009A606F" w:rsidRDefault="005724BD" w:rsidP="005724BD">
      <w:pPr>
        <w:ind w:left="709"/>
        <w:rPr>
          <w:color w:val="221E1F"/>
          <w:lang w:val="fr-FR"/>
        </w:rPr>
      </w:pPr>
      <w:r w:rsidRPr="009A606F">
        <w:rPr>
          <w:color w:val="221E1F"/>
          <w:lang w:val="fr-FR"/>
        </w:rPr>
        <w:t>- ---</w:t>
      </w:r>
    </w:p>
    <w:p w14:paraId="064FD135" w14:textId="1A57A126" w:rsidR="00E12C81" w:rsidRPr="009A606F" w:rsidRDefault="00A274CD" w:rsidP="00E12C81">
      <w:pPr>
        <w:rPr>
          <w:lang w:val="fr-FR"/>
        </w:rPr>
      </w:pPr>
      <w:r w:rsidRPr="009A606F">
        <w:rPr>
          <w:lang w:val="fr-FR"/>
        </w:rPr>
        <w:t xml:space="preserve">C’était le </w:t>
      </w:r>
      <w:r w:rsidR="003818A8" w:rsidRPr="009A606F">
        <w:rPr>
          <w:lang w:val="fr-FR"/>
        </w:rPr>
        <w:t>moment</w:t>
      </w:r>
      <w:r w:rsidRPr="009A606F">
        <w:rPr>
          <w:lang w:val="fr-FR"/>
        </w:rPr>
        <w:t xml:space="preserve"> de s</w:t>
      </w:r>
      <w:r w:rsidR="003818A8" w:rsidRPr="009A606F">
        <w:rPr>
          <w:lang w:val="fr-FR"/>
        </w:rPr>
        <w:t>’arrêter. Nous n’avions plus d’excuse pour continuer avec cette inertie.</w:t>
      </w:r>
    </w:p>
    <w:p w14:paraId="48BC378C" w14:textId="3FEDBA46" w:rsidR="00120CB3" w:rsidRPr="009A606F" w:rsidRDefault="0078552E" w:rsidP="00E12C81">
      <w:pPr>
        <w:rPr>
          <w:lang w:val="fr-FR"/>
        </w:rPr>
      </w:pPr>
      <w:r w:rsidRPr="009A606F">
        <w:rPr>
          <w:lang w:val="fr-FR"/>
        </w:rPr>
        <w:t xml:space="preserve">Après avoir examiné les </w:t>
      </w:r>
      <w:r w:rsidR="00CE4318" w:rsidRPr="009A606F">
        <w:rPr>
          <w:lang w:val="fr-FR"/>
        </w:rPr>
        <w:t>activités</w:t>
      </w:r>
      <w:r w:rsidRPr="009A606F">
        <w:rPr>
          <w:lang w:val="fr-FR"/>
        </w:rPr>
        <w:t xml:space="preserve"> que nous étions en train de gérer, nous nous sommes </w:t>
      </w:r>
      <w:proofErr w:type="gramStart"/>
      <w:r w:rsidRPr="009A606F">
        <w:rPr>
          <w:lang w:val="fr-FR"/>
        </w:rPr>
        <w:t>aperçus</w:t>
      </w:r>
      <w:proofErr w:type="gramEnd"/>
      <w:r w:rsidRPr="009A606F">
        <w:rPr>
          <w:lang w:val="fr-FR"/>
        </w:rPr>
        <w:t xml:space="preserve"> qu’une partie </w:t>
      </w:r>
      <w:r w:rsidR="0099056B" w:rsidRPr="009A606F">
        <w:rPr>
          <w:lang w:val="fr-FR"/>
        </w:rPr>
        <w:t xml:space="preserve">était basée sur le modèle de </w:t>
      </w:r>
      <w:proofErr w:type="spellStart"/>
      <w:r w:rsidR="0099056B" w:rsidRPr="009A606F">
        <w:rPr>
          <w:lang w:val="fr-FR"/>
        </w:rPr>
        <w:t>Factoo</w:t>
      </w:r>
      <w:proofErr w:type="spellEnd"/>
      <w:r w:rsidR="0099056B" w:rsidRPr="009A606F">
        <w:rPr>
          <w:lang w:val="fr-FR"/>
        </w:rPr>
        <w:t xml:space="preserve">. </w:t>
      </w:r>
    </w:p>
    <w:p w14:paraId="2F9ED0BC" w14:textId="1DC44BD2" w:rsidR="001A450D" w:rsidRPr="009A606F" w:rsidRDefault="00120CB3" w:rsidP="00E12C81">
      <w:pPr>
        <w:rPr>
          <w:lang w:val="fr-FR"/>
        </w:rPr>
      </w:pPr>
      <w:r w:rsidRPr="009A606F">
        <w:rPr>
          <w:lang w:val="fr-FR"/>
        </w:rPr>
        <w:t>D</w:t>
      </w:r>
      <w:r w:rsidR="004A1BB9" w:rsidRPr="009A606F">
        <w:rPr>
          <w:lang w:val="fr-FR"/>
        </w:rPr>
        <w:t>es entreprises qu</w:t>
      </w:r>
      <w:r w:rsidR="00590F98" w:rsidRPr="009A606F">
        <w:rPr>
          <w:lang w:val="fr-FR"/>
        </w:rPr>
        <w:t xml:space="preserve">i ne voulaient pas </w:t>
      </w:r>
      <w:r w:rsidR="00CE4318" w:rsidRPr="009A606F">
        <w:rPr>
          <w:lang w:val="fr-FR"/>
        </w:rPr>
        <w:t>embaucher</w:t>
      </w:r>
      <w:r w:rsidR="00CE4318">
        <w:rPr>
          <w:lang w:val="fr-FR"/>
        </w:rPr>
        <w:t>,</w:t>
      </w:r>
      <w:r w:rsidR="00CE4318" w:rsidRPr="009A606F">
        <w:rPr>
          <w:lang w:val="fr-FR"/>
        </w:rPr>
        <w:t xml:space="preserve"> envoyaient</w:t>
      </w:r>
      <w:r w:rsidR="00500659" w:rsidRPr="009A606F">
        <w:rPr>
          <w:lang w:val="fr-FR"/>
        </w:rPr>
        <w:t xml:space="preserve"> es </w:t>
      </w:r>
      <w:r w:rsidR="00CE4318" w:rsidRPr="009A606F">
        <w:rPr>
          <w:lang w:val="fr-FR"/>
        </w:rPr>
        <w:t>travailleurs</w:t>
      </w:r>
      <w:r w:rsidR="00500659" w:rsidRPr="009A606F">
        <w:rPr>
          <w:lang w:val="fr-FR"/>
        </w:rPr>
        <w:t xml:space="preserve"> à </w:t>
      </w:r>
      <w:proofErr w:type="spellStart"/>
      <w:r w:rsidR="00500659" w:rsidRPr="009A606F">
        <w:rPr>
          <w:lang w:val="fr-FR"/>
        </w:rPr>
        <w:t>Samrt</w:t>
      </w:r>
      <w:proofErr w:type="spellEnd"/>
      <w:r w:rsidR="005443C6" w:rsidRPr="009A606F">
        <w:rPr>
          <w:lang w:val="fr-FR"/>
        </w:rPr>
        <w:t xml:space="preserve">, et nous les aidions à </w:t>
      </w:r>
      <w:r w:rsidR="00AC6B94" w:rsidRPr="009A606F">
        <w:rPr>
          <w:lang w:val="fr-FR"/>
        </w:rPr>
        <w:t xml:space="preserve">précariser le travail et </w:t>
      </w:r>
      <w:r w:rsidRPr="009A606F">
        <w:rPr>
          <w:lang w:val="fr-FR"/>
        </w:rPr>
        <w:t xml:space="preserve">à éviter </w:t>
      </w:r>
      <w:r w:rsidR="00CE4318" w:rsidRPr="009A606F">
        <w:rPr>
          <w:lang w:val="fr-FR"/>
        </w:rPr>
        <w:t>leurs responsabilités</w:t>
      </w:r>
      <w:r w:rsidRPr="009A606F">
        <w:rPr>
          <w:lang w:val="fr-FR"/>
        </w:rPr>
        <w:t>.</w:t>
      </w:r>
    </w:p>
    <w:p w14:paraId="41845BD7" w14:textId="0E9D872A" w:rsidR="00120CB3" w:rsidRPr="009A606F" w:rsidRDefault="00120CB3" w:rsidP="00E12C81">
      <w:pPr>
        <w:rPr>
          <w:lang w:val="fr-FR"/>
        </w:rPr>
      </w:pPr>
      <w:r w:rsidRPr="009A606F">
        <w:rPr>
          <w:lang w:val="fr-FR"/>
        </w:rPr>
        <w:t xml:space="preserve">D’autres venaient pour toucher le salaire </w:t>
      </w:r>
      <w:r w:rsidR="00C91433" w:rsidRPr="009A606F">
        <w:rPr>
          <w:lang w:val="fr-FR"/>
        </w:rPr>
        <w:t>en avance</w:t>
      </w:r>
      <w:r w:rsidR="00CE4318">
        <w:rPr>
          <w:lang w:val="fr-FR"/>
        </w:rPr>
        <w:t>.</w:t>
      </w:r>
    </w:p>
    <w:p w14:paraId="11E0D267" w14:textId="6E42481F" w:rsidR="00E12C81" w:rsidRPr="009A606F" w:rsidRDefault="003254D4" w:rsidP="00E12C81">
      <w:pPr>
        <w:rPr>
          <w:lang w:val="fr-FR"/>
        </w:rPr>
      </w:pPr>
      <w:r w:rsidRPr="009A606F">
        <w:rPr>
          <w:lang w:val="fr-FR"/>
        </w:rPr>
        <w:t xml:space="preserve">D’autres enfin, </w:t>
      </w:r>
      <w:r w:rsidR="001722E1" w:rsidRPr="009A606F">
        <w:rPr>
          <w:lang w:val="fr-FR"/>
        </w:rPr>
        <w:t>pratiquaient des tarifs tellement bas que nous étions devant de l’exploitation.</w:t>
      </w:r>
    </w:p>
    <w:p w14:paraId="7FD5C538" w14:textId="77777777" w:rsidR="001722E1" w:rsidRPr="009A606F" w:rsidRDefault="001722E1" w:rsidP="00E12C81">
      <w:pPr>
        <w:rPr>
          <w:lang w:val="fr-FR"/>
        </w:rPr>
      </w:pPr>
    </w:p>
    <w:p w14:paraId="49EE1A48" w14:textId="07E24550" w:rsidR="001722E1" w:rsidRPr="009A606F" w:rsidRDefault="00A238B2" w:rsidP="00E12C81">
      <w:pPr>
        <w:rPr>
          <w:lang w:val="fr-FR"/>
        </w:rPr>
      </w:pPr>
      <w:r w:rsidRPr="009A606F">
        <w:rPr>
          <w:lang w:val="fr-FR"/>
        </w:rPr>
        <w:t xml:space="preserve">Nous avons donc établi les bases de ce que </w:t>
      </w:r>
      <w:r w:rsidR="00840106" w:rsidRPr="009A606F">
        <w:rPr>
          <w:lang w:val="fr-FR"/>
        </w:rPr>
        <w:t xml:space="preserve">Smart ne pouvait accepter, </w:t>
      </w:r>
      <w:r w:rsidR="008559F5" w:rsidRPr="009A606F">
        <w:rPr>
          <w:lang w:val="fr-FR"/>
        </w:rPr>
        <w:t>c’est-à-dire être un outil de précarisation du travailleur.</w:t>
      </w:r>
    </w:p>
    <w:p w14:paraId="53FE11E2" w14:textId="740D03EE" w:rsidR="008559F5" w:rsidRPr="009A606F" w:rsidRDefault="00B76CAA" w:rsidP="00E65665">
      <w:pPr>
        <w:pStyle w:val="Prrafodelista"/>
        <w:numPr>
          <w:ilvl w:val="0"/>
          <w:numId w:val="23"/>
        </w:numPr>
        <w:rPr>
          <w:lang w:val="fr-FR"/>
        </w:rPr>
      </w:pPr>
      <w:r w:rsidRPr="009A606F">
        <w:rPr>
          <w:lang w:val="fr-FR"/>
        </w:rPr>
        <w:t>S</w:t>
      </w:r>
      <w:r w:rsidR="004A3DFA" w:rsidRPr="009A606F">
        <w:rPr>
          <w:lang w:val="fr-FR"/>
        </w:rPr>
        <w:t xml:space="preserve">‘ils n’ont qu’un unique client, nous devons </w:t>
      </w:r>
      <w:r w:rsidR="00F74F41" w:rsidRPr="009A606F">
        <w:rPr>
          <w:lang w:val="fr-FR"/>
        </w:rPr>
        <w:t>améliorer</w:t>
      </w:r>
      <w:r w:rsidR="004D7103" w:rsidRPr="009A606F">
        <w:rPr>
          <w:lang w:val="fr-FR"/>
        </w:rPr>
        <w:t xml:space="preserve"> les conditions </w:t>
      </w:r>
      <w:r w:rsidRPr="009A606F">
        <w:rPr>
          <w:lang w:val="fr-FR"/>
        </w:rPr>
        <w:t>de la convention collective</w:t>
      </w:r>
    </w:p>
    <w:p w14:paraId="4DE3EB2A" w14:textId="3BB0FD12" w:rsidR="00B76CAA" w:rsidRPr="009A606F" w:rsidRDefault="001777AC" w:rsidP="00E65665">
      <w:pPr>
        <w:pStyle w:val="Prrafodelista"/>
        <w:numPr>
          <w:ilvl w:val="0"/>
          <w:numId w:val="23"/>
        </w:numPr>
        <w:rPr>
          <w:lang w:val="fr-FR"/>
        </w:rPr>
      </w:pPr>
      <w:r w:rsidRPr="009A606F">
        <w:rPr>
          <w:lang w:val="fr-FR"/>
        </w:rPr>
        <w:t xml:space="preserve">Nous ne pouvons pas </w:t>
      </w:r>
      <w:r w:rsidR="00F74F41" w:rsidRPr="009A606F">
        <w:rPr>
          <w:lang w:val="fr-FR"/>
        </w:rPr>
        <w:t>précariser</w:t>
      </w:r>
      <w:r w:rsidRPr="009A606F">
        <w:rPr>
          <w:lang w:val="fr-FR"/>
        </w:rPr>
        <w:t xml:space="preserve"> le travail. Au début nous pouvons être </w:t>
      </w:r>
      <w:r w:rsidR="00F74F41" w:rsidRPr="009A606F">
        <w:rPr>
          <w:lang w:val="fr-FR"/>
        </w:rPr>
        <w:t>flexibles</w:t>
      </w:r>
      <w:r w:rsidRPr="009A606F">
        <w:rPr>
          <w:lang w:val="fr-FR"/>
        </w:rPr>
        <w:t xml:space="preserve"> pendant deux mois mais il doit y a voir une </w:t>
      </w:r>
      <w:r w:rsidR="00F74F41" w:rsidRPr="009A606F">
        <w:rPr>
          <w:lang w:val="fr-FR"/>
        </w:rPr>
        <w:t>évolution</w:t>
      </w:r>
      <w:r w:rsidRPr="009A606F">
        <w:rPr>
          <w:lang w:val="fr-FR"/>
        </w:rPr>
        <w:t xml:space="preserve"> et </w:t>
      </w:r>
      <w:r w:rsidR="00F74F41">
        <w:rPr>
          <w:lang w:val="fr-FR"/>
        </w:rPr>
        <w:t xml:space="preserve">aider à </w:t>
      </w:r>
      <w:r w:rsidRPr="009A606F">
        <w:rPr>
          <w:lang w:val="fr-FR"/>
        </w:rPr>
        <w:t>augmenter l</w:t>
      </w:r>
      <w:r w:rsidR="00F74F41">
        <w:rPr>
          <w:lang w:val="fr-FR"/>
        </w:rPr>
        <w:t xml:space="preserve">eur </w:t>
      </w:r>
      <w:r w:rsidR="00F74F41" w:rsidRPr="009A606F">
        <w:rPr>
          <w:lang w:val="fr-FR"/>
        </w:rPr>
        <w:t>rémunération</w:t>
      </w:r>
    </w:p>
    <w:p w14:paraId="797EC75D" w14:textId="635BB0BF" w:rsidR="00AE24F5" w:rsidRPr="009A606F" w:rsidRDefault="00F74F41" w:rsidP="00E65665">
      <w:pPr>
        <w:pStyle w:val="Prrafodelista"/>
        <w:numPr>
          <w:ilvl w:val="0"/>
          <w:numId w:val="23"/>
        </w:numPr>
        <w:rPr>
          <w:lang w:val="fr-FR"/>
        </w:rPr>
      </w:pPr>
      <w:r>
        <w:rPr>
          <w:lang w:val="fr-FR"/>
        </w:rPr>
        <w:t>Examiner</w:t>
      </w:r>
      <w:r w:rsidR="00AE24F5" w:rsidRPr="009A606F">
        <w:rPr>
          <w:lang w:val="fr-FR"/>
        </w:rPr>
        <w:t xml:space="preserve"> le</w:t>
      </w:r>
      <w:r w:rsidR="00545E37" w:rsidRPr="009A606F">
        <w:rPr>
          <w:lang w:val="fr-FR"/>
        </w:rPr>
        <w:t xml:space="preserve">s activités qui </w:t>
      </w:r>
      <w:r w:rsidRPr="009A606F">
        <w:rPr>
          <w:lang w:val="fr-FR"/>
        </w:rPr>
        <w:t>répondent</w:t>
      </w:r>
      <w:r w:rsidR="00545E37" w:rsidRPr="009A606F">
        <w:rPr>
          <w:lang w:val="fr-FR"/>
        </w:rPr>
        <w:t xml:space="preserve"> au </w:t>
      </w:r>
      <w:r>
        <w:rPr>
          <w:lang w:val="fr-FR"/>
        </w:rPr>
        <w:t>Salaire</w:t>
      </w:r>
      <w:r w:rsidR="00545E37" w:rsidRPr="009A606F">
        <w:rPr>
          <w:lang w:val="fr-FR"/>
        </w:rPr>
        <w:t xml:space="preserve"> Minimum </w:t>
      </w:r>
      <w:r w:rsidRPr="009A606F">
        <w:rPr>
          <w:lang w:val="fr-FR"/>
        </w:rPr>
        <w:t>interprofessionnel</w:t>
      </w:r>
      <w:r w:rsidR="00545E37" w:rsidRPr="009A606F">
        <w:rPr>
          <w:lang w:val="fr-FR"/>
        </w:rPr>
        <w:t xml:space="preserve"> et voir comment les </w:t>
      </w:r>
      <w:r w:rsidR="003A3B51" w:rsidRPr="009A606F">
        <w:rPr>
          <w:lang w:val="fr-FR"/>
        </w:rPr>
        <w:t>aider à augmenter leurs revenus</w:t>
      </w:r>
    </w:p>
    <w:p w14:paraId="6B8611DC" w14:textId="6012D801" w:rsidR="00262BC1" w:rsidRPr="009A606F" w:rsidRDefault="003467C1" w:rsidP="00E65665">
      <w:pPr>
        <w:pStyle w:val="Prrafodelista"/>
        <w:numPr>
          <w:ilvl w:val="0"/>
          <w:numId w:val="23"/>
        </w:numPr>
        <w:rPr>
          <w:lang w:val="fr-FR"/>
        </w:rPr>
      </w:pPr>
      <w:r w:rsidRPr="009A606F">
        <w:rPr>
          <w:lang w:val="fr-FR"/>
        </w:rPr>
        <w:t xml:space="preserve">Examiner les contrats signés, tous </w:t>
      </w:r>
      <w:r w:rsidR="00F74F41" w:rsidRPr="009A606F">
        <w:rPr>
          <w:lang w:val="fr-FR"/>
        </w:rPr>
        <w:t>doivent</w:t>
      </w:r>
      <w:r w:rsidRPr="009A606F">
        <w:rPr>
          <w:lang w:val="fr-FR"/>
        </w:rPr>
        <w:t xml:space="preserve"> être </w:t>
      </w:r>
      <w:r w:rsidR="00F74F41">
        <w:rPr>
          <w:lang w:val="fr-FR"/>
        </w:rPr>
        <w:t>s</w:t>
      </w:r>
      <w:r w:rsidRPr="009A606F">
        <w:rPr>
          <w:lang w:val="fr-FR"/>
        </w:rPr>
        <w:t>igné</w:t>
      </w:r>
      <w:r w:rsidR="00F74F41">
        <w:rPr>
          <w:lang w:val="fr-FR"/>
        </w:rPr>
        <w:t>s</w:t>
      </w:r>
      <w:r w:rsidRPr="009A606F">
        <w:rPr>
          <w:lang w:val="fr-FR"/>
        </w:rPr>
        <w:t xml:space="preserve"> par le client sans </w:t>
      </w:r>
      <w:r w:rsidR="00F74F41" w:rsidRPr="009A606F">
        <w:rPr>
          <w:lang w:val="fr-FR"/>
        </w:rPr>
        <w:t>exception</w:t>
      </w:r>
      <w:r w:rsidRPr="009A606F">
        <w:rPr>
          <w:lang w:val="fr-FR"/>
        </w:rPr>
        <w:t>.</w:t>
      </w:r>
    </w:p>
    <w:p w14:paraId="23A65EAD" w14:textId="35A1665D" w:rsidR="0000112E" w:rsidRPr="009A606F" w:rsidRDefault="0000112E" w:rsidP="00E65665">
      <w:pPr>
        <w:pStyle w:val="Prrafodelista"/>
        <w:numPr>
          <w:ilvl w:val="0"/>
          <w:numId w:val="23"/>
        </w:numPr>
        <w:rPr>
          <w:lang w:val="fr-FR"/>
        </w:rPr>
      </w:pPr>
      <w:r w:rsidRPr="009A606F">
        <w:rPr>
          <w:lang w:val="fr-FR"/>
        </w:rPr>
        <w:t xml:space="preserve">Si quelqu’un est à Smart pour ces activités complémentaires, nous pouvons être plus flexibles </w:t>
      </w:r>
      <w:r w:rsidR="006C3A6B" w:rsidRPr="009A606F">
        <w:rPr>
          <w:lang w:val="fr-FR"/>
        </w:rPr>
        <w:t xml:space="preserve">car </w:t>
      </w:r>
      <w:r w:rsidR="00F74F41">
        <w:rPr>
          <w:lang w:val="fr-FR"/>
        </w:rPr>
        <w:t>il</w:t>
      </w:r>
      <w:r w:rsidR="006C3A6B" w:rsidRPr="009A606F">
        <w:rPr>
          <w:lang w:val="fr-FR"/>
        </w:rPr>
        <w:t xml:space="preserve"> </w:t>
      </w:r>
      <w:r w:rsidR="00F74F41" w:rsidRPr="009A606F">
        <w:rPr>
          <w:lang w:val="fr-FR"/>
        </w:rPr>
        <w:t>bénéficie</w:t>
      </w:r>
      <w:r w:rsidR="006C3A6B" w:rsidRPr="009A606F">
        <w:rPr>
          <w:lang w:val="fr-FR"/>
        </w:rPr>
        <w:t xml:space="preserve"> déjà d’une protection sociale.</w:t>
      </w:r>
    </w:p>
    <w:p w14:paraId="23CF8EB0" w14:textId="397D115F" w:rsidR="006C3A6B" w:rsidRPr="009A606F" w:rsidRDefault="00CA3E30" w:rsidP="00E65665">
      <w:pPr>
        <w:pStyle w:val="Prrafodelista"/>
        <w:numPr>
          <w:ilvl w:val="0"/>
          <w:numId w:val="23"/>
        </w:numPr>
        <w:rPr>
          <w:lang w:val="fr-FR"/>
        </w:rPr>
      </w:pPr>
      <w:r w:rsidRPr="009A606F">
        <w:rPr>
          <w:lang w:val="fr-FR"/>
        </w:rPr>
        <w:t xml:space="preserve">Examiner en détail </w:t>
      </w:r>
      <w:r w:rsidR="006B2C38" w:rsidRPr="009A606F">
        <w:rPr>
          <w:lang w:val="fr-FR"/>
        </w:rPr>
        <w:t>l’activité du mem</w:t>
      </w:r>
      <w:r w:rsidR="009E2981" w:rsidRPr="009A606F">
        <w:rPr>
          <w:lang w:val="fr-FR"/>
        </w:rPr>
        <w:t xml:space="preserve">bre, éviter d’être un </w:t>
      </w:r>
      <w:r w:rsidR="003F0C21" w:rsidRPr="009A606F">
        <w:rPr>
          <w:lang w:val="fr-FR"/>
        </w:rPr>
        <w:t xml:space="preserve">moyen pour les entreprises de </w:t>
      </w:r>
      <w:r w:rsidR="002E0F71" w:rsidRPr="009A606F">
        <w:rPr>
          <w:lang w:val="fr-FR"/>
        </w:rPr>
        <w:t>ne pas embaucher</w:t>
      </w:r>
      <w:r w:rsidR="00FA5328" w:rsidRPr="009A606F">
        <w:rPr>
          <w:lang w:val="fr-FR"/>
        </w:rPr>
        <w:t xml:space="preserve">, souvent le cas quand le membre n’a qu’un </w:t>
      </w:r>
      <w:r w:rsidR="00563EA2" w:rsidRPr="009A606F">
        <w:rPr>
          <w:lang w:val="fr-FR"/>
        </w:rPr>
        <w:t>client.</w:t>
      </w:r>
    </w:p>
    <w:p w14:paraId="568EFB44" w14:textId="403E94AD" w:rsidR="009771DF" w:rsidRPr="009A606F" w:rsidRDefault="009771DF" w:rsidP="00E65665">
      <w:pPr>
        <w:pStyle w:val="Prrafodelista"/>
        <w:numPr>
          <w:ilvl w:val="0"/>
          <w:numId w:val="23"/>
        </w:numPr>
        <w:rPr>
          <w:lang w:val="fr-FR"/>
        </w:rPr>
      </w:pPr>
      <w:r w:rsidRPr="009A606F">
        <w:rPr>
          <w:lang w:val="fr-FR"/>
        </w:rPr>
        <w:t>…</w:t>
      </w:r>
    </w:p>
    <w:p w14:paraId="20B56837" w14:textId="056FE321" w:rsidR="00563EA2" w:rsidRPr="009A606F" w:rsidRDefault="00836FDB" w:rsidP="009771DF">
      <w:pPr>
        <w:rPr>
          <w:lang w:val="fr-FR"/>
        </w:rPr>
      </w:pPr>
      <w:r w:rsidRPr="009A606F">
        <w:rPr>
          <w:lang w:val="fr-FR"/>
        </w:rPr>
        <w:t>Une grande partie</w:t>
      </w:r>
      <w:r w:rsidR="003B7FD9" w:rsidRPr="009A606F">
        <w:rPr>
          <w:lang w:val="fr-FR"/>
        </w:rPr>
        <w:t xml:space="preserve"> des membres </w:t>
      </w:r>
      <w:r w:rsidR="007B6F28" w:rsidRPr="009A606F">
        <w:rPr>
          <w:lang w:val="fr-FR"/>
        </w:rPr>
        <w:t>avaient déjà des contrats signés</w:t>
      </w:r>
      <w:r w:rsidR="007F1B37" w:rsidRPr="009A606F">
        <w:rPr>
          <w:lang w:val="fr-FR"/>
        </w:rPr>
        <w:t xml:space="preserve"> avec Smart, ils ne pouvaient pas </w:t>
      </w:r>
      <w:r w:rsidR="005F0454" w:rsidRPr="009A606F">
        <w:rPr>
          <w:lang w:val="fr-FR"/>
        </w:rPr>
        <w:t xml:space="preserve">les </w:t>
      </w:r>
      <w:r w:rsidR="00B95A02" w:rsidRPr="009A606F">
        <w:rPr>
          <w:lang w:val="fr-FR"/>
        </w:rPr>
        <w:t xml:space="preserve">annuler, </w:t>
      </w:r>
      <w:r w:rsidR="009814AB" w:rsidRPr="009A606F">
        <w:rPr>
          <w:lang w:val="fr-FR"/>
        </w:rPr>
        <w:t xml:space="preserve">c’est pour ça que la </w:t>
      </w:r>
      <w:r w:rsidR="00D37465" w:rsidRPr="009A606F">
        <w:rPr>
          <w:lang w:val="fr-FR"/>
        </w:rPr>
        <w:t>baisse</w:t>
      </w:r>
      <w:r w:rsidR="009814AB" w:rsidRPr="009A606F">
        <w:rPr>
          <w:lang w:val="fr-FR"/>
        </w:rPr>
        <w:t xml:space="preserve"> n’est ressentie qu’à partir de septembre</w:t>
      </w:r>
      <w:r w:rsidR="00F74F41">
        <w:rPr>
          <w:lang w:val="fr-FR"/>
        </w:rPr>
        <w:t>.</w:t>
      </w:r>
    </w:p>
    <w:p w14:paraId="0F15E576" w14:textId="00F2B4DC" w:rsidR="00D37465" w:rsidRPr="009A606F" w:rsidRDefault="00D37465" w:rsidP="009771DF">
      <w:pPr>
        <w:rPr>
          <w:lang w:val="fr-FR"/>
        </w:rPr>
      </w:pPr>
      <w:r w:rsidRPr="009A606F">
        <w:rPr>
          <w:lang w:val="fr-FR"/>
        </w:rPr>
        <w:t xml:space="preserve">Ceci </w:t>
      </w:r>
      <w:r w:rsidR="0083218E" w:rsidRPr="009A606F">
        <w:rPr>
          <w:lang w:val="fr-FR"/>
        </w:rPr>
        <w:t xml:space="preserve">fragilise le modèle Smart </w:t>
      </w:r>
      <w:r w:rsidR="00DE61BB" w:rsidRPr="009A606F">
        <w:rPr>
          <w:lang w:val="fr-FR"/>
        </w:rPr>
        <w:t>au niveau de l’image, le positionnement et la confiance.</w:t>
      </w:r>
    </w:p>
    <w:p w14:paraId="186D9EBA" w14:textId="2B886DB3" w:rsidR="006E63D8" w:rsidRPr="009A606F" w:rsidRDefault="008A2480" w:rsidP="009771DF">
      <w:pPr>
        <w:rPr>
          <w:lang w:val="fr-FR"/>
        </w:rPr>
      </w:pPr>
      <w:r w:rsidRPr="009A606F">
        <w:rPr>
          <w:lang w:val="fr-FR"/>
        </w:rPr>
        <w:t>Depuis l’</w:t>
      </w:r>
      <w:r w:rsidR="00100C7D" w:rsidRPr="009A606F">
        <w:rPr>
          <w:lang w:val="fr-FR"/>
        </w:rPr>
        <w:t>administration</w:t>
      </w:r>
      <w:r w:rsidRPr="009A606F">
        <w:rPr>
          <w:lang w:val="fr-FR"/>
        </w:rPr>
        <w:t xml:space="preserve"> nous n’avions pas été </w:t>
      </w:r>
      <w:r w:rsidR="00100C7D" w:rsidRPr="009A606F">
        <w:rPr>
          <w:lang w:val="fr-FR"/>
        </w:rPr>
        <w:t xml:space="preserve">inquiétés, c’est la presse qui nous a assimilé. D’ailleurs, les </w:t>
      </w:r>
      <w:r w:rsidR="00F74F41" w:rsidRPr="009A606F">
        <w:rPr>
          <w:lang w:val="fr-FR"/>
        </w:rPr>
        <w:t>syndicats ont</w:t>
      </w:r>
      <w:r w:rsidR="00C94835" w:rsidRPr="009A606F">
        <w:rPr>
          <w:lang w:val="fr-FR"/>
        </w:rPr>
        <w:t xml:space="preserve"> tenté de nous attaquer, e</w:t>
      </w:r>
      <w:r w:rsidR="00DD7530" w:rsidRPr="009A606F">
        <w:rPr>
          <w:lang w:val="fr-FR"/>
        </w:rPr>
        <w:t xml:space="preserve">t ils ont commencé </w:t>
      </w:r>
      <w:r w:rsidR="00F74F41" w:rsidRPr="009A606F">
        <w:rPr>
          <w:lang w:val="fr-FR"/>
        </w:rPr>
        <w:t>à</w:t>
      </w:r>
      <w:r w:rsidR="00DD7530" w:rsidRPr="009A606F">
        <w:rPr>
          <w:lang w:val="fr-FR"/>
        </w:rPr>
        <w:t xml:space="preserve"> se mettre en contact avec les membres, à </w:t>
      </w:r>
      <w:r w:rsidR="006131E1" w:rsidRPr="009A606F">
        <w:rPr>
          <w:lang w:val="fr-FR"/>
        </w:rPr>
        <w:t xml:space="preserve">venir dans nos locaux mais ils </w:t>
      </w:r>
      <w:r w:rsidR="00392742" w:rsidRPr="009A606F">
        <w:rPr>
          <w:lang w:val="fr-FR"/>
        </w:rPr>
        <w:t xml:space="preserve">n’ont rien prouvé puisque nous parlons jamais de </w:t>
      </w:r>
      <w:proofErr w:type="gramStart"/>
      <w:r w:rsidR="00392742" w:rsidRPr="009A606F">
        <w:rPr>
          <w:lang w:val="fr-FR"/>
        </w:rPr>
        <w:t xml:space="preserve">facturer </w:t>
      </w:r>
      <w:r w:rsidR="005600F0" w:rsidRPr="009A606F">
        <w:rPr>
          <w:lang w:val="fr-FR"/>
        </w:rPr>
        <w:t>,</w:t>
      </w:r>
      <w:proofErr w:type="gramEnd"/>
      <w:r w:rsidR="005600F0" w:rsidRPr="009A606F">
        <w:rPr>
          <w:lang w:val="fr-FR"/>
        </w:rPr>
        <w:t xml:space="preserve"> </w:t>
      </w:r>
      <w:r w:rsidR="002C6451" w:rsidRPr="009A606F">
        <w:rPr>
          <w:lang w:val="fr-FR"/>
        </w:rPr>
        <w:t xml:space="preserve">d’éviter les charges sociales ou de </w:t>
      </w:r>
      <w:r w:rsidR="00C74F24" w:rsidRPr="009A606F">
        <w:rPr>
          <w:lang w:val="fr-FR"/>
        </w:rPr>
        <w:t xml:space="preserve">ne pas payer d’impôts, </w:t>
      </w:r>
      <w:r w:rsidR="00392742" w:rsidRPr="009A606F">
        <w:rPr>
          <w:lang w:val="fr-FR"/>
        </w:rPr>
        <w:t xml:space="preserve">mais d’accompagner des </w:t>
      </w:r>
      <w:r w:rsidR="00F74F41" w:rsidRPr="009A606F">
        <w:rPr>
          <w:lang w:val="fr-FR"/>
        </w:rPr>
        <w:t>activités</w:t>
      </w:r>
      <w:r w:rsidR="00414DF8" w:rsidRPr="009A606F">
        <w:rPr>
          <w:lang w:val="fr-FR"/>
        </w:rPr>
        <w:t xml:space="preserve">. </w:t>
      </w:r>
    </w:p>
    <w:p w14:paraId="260F88B0" w14:textId="5B7704F6" w:rsidR="00414DF8" w:rsidRPr="009A606F" w:rsidRDefault="00FC5ABA" w:rsidP="009771DF">
      <w:pPr>
        <w:rPr>
          <w:lang w:val="fr-FR"/>
        </w:rPr>
      </w:pPr>
      <w:r w:rsidRPr="009A606F">
        <w:rPr>
          <w:lang w:val="fr-FR"/>
        </w:rPr>
        <w:t xml:space="preserve">En 2018, une plainte arrive pour disqualifier Aura du registre des coopératives et ils </w:t>
      </w:r>
      <w:r w:rsidR="00CA1B67" w:rsidRPr="009A606F">
        <w:rPr>
          <w:lang w:val="fr-FR"/>
        </w:rPr>
        <w:t xml:space="preserve">font allusion </w:t>
      </w:r>
      <w:r w:rsidR="00953C1A" w:rsidRPr="009A606F">
        <w:rPr>
          <w:lang w:val="fr-FR"/>
        </w:rPr>
        <w:t>à</w:t>
      </w:r>
      <w:r w:rsidRPr="009A606F">
        <w:rPr>
          <w:lang w:val="fr-FR"/>
        </w:rPr>
        <w:t xml:space="preserve"> Smart </w:t>
      </w:r>
      <w:proofErr w:type="spellStart"/>
      <w:r w:rsidRPr="009A606F">
        <w:rPr>
          <w:lang w:val="fr-FR"/>
        </w:rPr>
        <w:t>Ib</w:t>
      </w:r>
      <w:proofErr w:type="spellEnd"/>
      <w:r w:rsidRPr="009A606F">
        <w:rPr>
          <w:lang w:val="fr-FR"/>
        </w:rPr>
        <w:t xml:space="preserve">. Mais l'inspection n'est </w:t>
      </w:r>
      <w:r w:rsidR="00953C1A" w:rsidRPr="009A606F">
        <w:rPr>
          <w:lang w:val="fr-FR"/>
        </w:rPr>
        <w:t xml:space="preserve">que pour </w:t>
      </w:r>
      <w:r w:rsidRPr="009A606F">
        <w:rPr>
          <w:lang w:val="fr-FR"/>
        </w:rPr>
        <w:t xml:space="preserve">Aura. À ce moment-là, </w:t>
      </w:r>
      <w:r w:rsidRPr="009A606F">
        <w:rPr>
          <w:b/>
          <w:bCs/>
          <w:lang w:val="fr-FR"/>
        </w:rPr>
        <w:t xml:space="preserve">nous nous demandons pourquoi ils optent pour Aura si Smart </w:t>
      </w:r>
      <w:proofErr w:type="spellStart"/>
      <w:r w:rsidRPr="009A606F">
        <w:rPr>
          <w:b/>
          <w:bCs/>
          <w:lang w:val="fr-FR"/>
        </w:rPr>
        <w:t>Ib</w:t>
      </w:r>
      <w:proofErr w:type="spellEnd"/>
      <w:r w:rsidRPr="009A606F">
        <w:rPr>
          <w:b/>
          <w:bCs/>
          <w:lang w:val="fr-FR"/>
        </w:rPr>
        <w:t xml:space="preserve"> peut sembler l</w:t>
      </w:r>
      <w:r w:rsidR="00C63BDB" w:rsidRPr="009A606F">
        <w:rPr>
          <w:b/>
          <w:bCs/>
          <w:lang w:val="fr-FR"/>
        </w:rPr>
        <w:t>a</w:t>
      </w:r>
      <w:r w:rsidRPr="009A606F">
        <w:rPr>
          <w:b/>
          <w:bCs/>
          <w:lang w:val="fr-FR"/>
        </w:rPr>
        <w:t xml:space="preserve"> plus </w:t>
      </w:r>
      <w:r w:rsidR="00F74F41" w:rsidRPr="009A606F">
        <w:rPr>
          <w:b/>
          <w:bCs/>
          <w:lang w:val="fr-FR"/>
        </w:rPr>
        <w:t>faible ?</w:t>
      </w:r>
      <w:r w:rsidRPr="009A606F">
        <w:rPr>
          <w:b/>
          <w:bCs/>
          <w:lang w:val="fr-FR"/>
        </w:rPr>
        <w:t xml:space="preserve"> Il y a le cas des plateformes de facturation.</w:t>
      </w:r>
    </w:p>
    <w:p w14:paraId="03C3CE3C" w14:textId="662C3C8C" w:rsidR="00C63BDB" w:rsidRPr="009A606F" w:rsidRDefault="001525AC" w:rsidP="009771DF">
      <w:pPr>
        <w:rPr>
          <w:lang w:val="fr-FR"/>
        </w:rPr>
      </w:pPr>
      <w:r w:rsidRPr="009A606F">
        <w:rPr>
          <w:lang w:val="fr-FR"/>
        </w:rPr>
        <w:t xml:space="preserve">C’est à ce </w:t>
      </w:r>
      <w:r w:rsidR="0017327F" w:rsidRPr="009A606F">
        <w:rPr>
          <w:lang w:val="fr-FR"/>
        </w:rPr>
        <w:t>moment</w:t>
      </w:r>
      <w:r w:rsidRPr="009A606F">
        <w:rPr>
          <w:lang w:val="fr-FR"/>
        </w:rPr>
        <w:t xml:space="preserve"> que commencent </w:t>
      </w:r>
      <w:r w:rsidR="00F74F41" w:rsidRPr="009A606F">
        <w:rPr>
          <w:lang w:val="fr-FR"/>
        </w:rPr>
        <w:t>les inspections fiscales</w:t>
      </w:r>
      <w:r w:rsidR="009F73C1" w:rsidRPr="009A606F">
        <w:rPr>
          <w:lang w:val="fr-FR"/>
        </w:rPr>
        <w:t xml:space="preserve"> </w:t>
      </w:r>
      <w:r w:rsidRPr="009A606F">
        <w:rPr>
          <w:lang w:val="fr-FR"/>
        </w:rPr>
        <w:t xml:space="preserve">et </w:t>
      </w:r>
      <w:r w:rsidR="00F74F41">
        <w:rPr>
          <w:lang w:val="fr-FR"/>
        </w:rPr>
        <w:t>de</w:t>
      </w:r>
      <w:r w:rsidRPr="009A606F">
        <w:rPr>
          <w:lang w:val="fr-FR"/>
        </w:rPr>
        <w:t xml:space="preserve"> travail </w:t>
      </w:r>
      <w:r w:rsidR="007F4FF0" w:rsidRPr="009A606F">
        <w:rPr>
          <w:lang w:val="fr-FR"/>
        </w:rPr>
        <w:t>à Aura.</w:t>
      </w:r>
    </w:p>
    <w:p w14:paraId="2BDDED09" w14:textId="5976F9DF" w:rsidR="00A967A4" w:rsidRPr="009A606F" w:rsidRDefault="00D4248E" w:rsidP="009771DF">
      <w:pPr>
        <w:rPr>
          <w:lang w:val="fr-FR"/>
        </w:rPr>
      </w:pPr>
      <w:r w:rsidRPr="009A606F">
        <w:rPr>
          <w:lang w:val="fr-FR"/>
        </w:rPr>
        <w:t>Le rapport de</w:t>
      </w:r>
      <w:r w:rsidRPr="009A606F">
        <w:rPr>
          <w:lang w:val="fr-FR"/>
        </w:rPr>
        <w:t xml:space="preserve"> l’inspection du</w:t>
      </w:r>
      <w:r w:rsidRPr="009A606F">
        <w:rPr>
          <w:lang w:val="fr-FR"/>
        </w:rPr>
        <w:t xml:space="preserve"> travail montre que les dépenses d'étude n'étaient pas </w:t>
      </w:r>
      <w:r w:rsidRPr="009A606F">
        <w:rPr>
          <w:lang w:val="fr-FR"/>
        </w:rPr>
        <w:t xml:space="preserve">appliquées correctement et </w:t>
      </w:r>
      <w:r w:rsidR="00B6291C" w:rsidRPr="009A606F">
        <w:rPr>
          <w:lang w:val="fr-FR"/>
        </w:rPr>
        <w:t xml:space="preserve">que ce n’était pas </w:t>
      </w:r>
      <w:r w:rsidR="00D110B5" w:rsidRPr="009A606F">
        <w:rPr>
          <w:lang w:val="fr-FR"/>
        </w:rPr>
        <w:t>ce que nous avions imaginé</w:t>
      </w:r>
      <w:r w:rsidRPr="009A606F">
        <w:rPr>
          <w:lang w:val="fr-FR"/>
        </w:rPr>
        <w:t xml:space="preserve">, nous nous sommes donc adaptés à Smart Ibérica, sans </w:t>
      </w:r>
      <w:r w:rsidR="00D110B5" w:rsidRPr="009A606F">
        <w:rPr>
          <w:lang w:val="fr-FR"/>
        </w:rPr>
        <w:t>prévenir</w:t>
      </w:r>
      <w:r w:rsidRPr="009A606F">
        <w:rPr>
          <w:lang w:val="fr-FR"/>
        </w:rPr>
        <w:t xml:space="preserve">, du jour au lendemain, ce qui a </w:t>
      </w:r>
      <w:r w:rsidR="002932C2" w:rsidRPr="009A606F">
        <w:rPr>
          <w:lang w:val="fr-FR"/>
        </w:rPr>
        <w:t xml:space="preserve">provoqué encore plus </w:t>
      </w:r>
      <w:r w:rsidR="002932C2" w:rsidRPr="009A606F">
        <w:rPr>
          <w:lang w:val="fr-FR"/>
        </w:rPr>
        <w:lastRenderedPageBreak/>
        <w:t>d</w:t>
      </w:r>
      <w:r w:rsidR="00433A34" w:rsidRPr="009A606F">
        <w:rPr>
          <w:lang w:val="fr-FR"/>
        </w:rPr>
        <w:t>’</w:t>
      </w:r>
      <w:r w:rsidR="00A967A4" w:rsidRPr="009A606F">
        <w:rPr>
          <w:lang w:val="fr-FR"/>
        </w:rPr>
        <w:t>incertitudes</w:t>
      </w:r>
      <w:r w:rsidR="00433A34" w:rsidRPr="009A606F">
        <w:rPr>
          <w:lang w:val="fr-FR"/>
        </w:rPr>
        <w:t xml:space="preserve"> </w:t>
      </w:r>
      <w:r w:rsidR="009E24CE">
        <w:rPr>
          <w:lang w:val="fr-FR"/>
        </w:rPr>
        <w:t>au</w:t>
      </w:r>
      <w:r w:rsidR="00013CA5">
        <w:rPr>
          <w:lang w:val="fr-FR"/>
        </w:rPr>
        <w:t xml:space="preserve">près des membres, </w:t>
      </w:r>
      <w:r w:rsidR="00433A34" w:rsidRPr="009A606F">
        <w:rPr>
          <w:lang w:val="fr-FR"/>
        </w:rPr>
        <w:t xml:space="preserve">après l’histoire des </w:t>
      </w:r>
      <w:r w:rsidRPr="009A606F">
        <w:rPr>
          <w:lang w:val="fr-FR"/>
        </w:rPr>
        <w:t xml:space="preserve">plates-formes de facturation. </w:t>
      </w:r>
      <w:r w:rsidR="005F6E1E" w:rsidRPr="009A606F">
        <w:rPr>
          <w:lang w:val="fr-FR"/>
        </w:rPr>
        <w:t xml:space="preserve">Ajoutons </w:t>
      </w:r>
      <w:r w:rsidR="00A967A4" w:rsidRPr="009A606F">
        <w:rPr>
          <w:lang w:val="fr-FR"/>
        </w:rPr>
        <w:t>à ça</w:t>
      </w:r>
      <w:r w:rsidRPr="009A606F">
        <w:rPr>
          <w:lang w:val="fr-FR"/>
        </w:rPr>
        <w:t xml:space="preserve"> </w:t>
      </w:r>
      <w:r w:rsidR="00A967A4" w:rsidRPr="009A606F">
        <w:rPr>
          <w:lang w:val="fr-FR"/>
        </w:rPr>
        <w:t xml:space="preserve">que aussi bien </w:t>
      </w:r>
      <w:r w:rsidRPr="009A606F">
        <w:rPr>
          <w:lang w:val="fr-FR"/>
        </w:rPr>
        <w:t>leurs coûts</w:t>
      </w:r>
      <w:r w:rsidR="00A967A4" w:rsidRPr="009A606F">
        <w:rPr>
          <w:lang w:val="fr-FR"/>
        </w:rPr>
        <w:t xml:space="preserve"> de cotisation et </w:t>
      </w:r>
      <w:r w:rsidRPr="009A606F">
        <w:rPr>
          <w:lang w:val="fr-FR"/>
        </w:rPr>
        <w:t>leurs budgets ont été affectés.</w:t>
      </w:r>
    </w:p>
    <w:p w14:paraId="5B5EB75D" w14:textId="205E1A6A" w:rsidR="002240D2" w:rsidRPr="009A606F" w:rsidRDefault="002240D2" w:rsidP="009771DF">
      <w:pPr>
        <w:rPr>
          <w:lang w:val="fr-FR"/>
        </w:rPr>
      </w:pPr>
      <w:r w:rsidRPr="009A606F">
        <w:rPr>
          <w:lang w:val="fr-FR"/>
        </w:rPr>
        <w:t xml:space="preserve">Face à cela, nous nous sommes retrouvés à </w:t>
      </w:r>
      <w:r w:rsidRPr="009A606F">
        <w:rPr>
          <w:lang w:val="fr-FR"/>
        </w:rPr>
        <w:t>re</w:t>
      </w:r>
      <w:r w:rsidRPr="009A606F">
        <w:rPr>
          <w:lang w:val="fr-FR"/>
        </w:rPr>
        <w:t xml:space="preserve">partir de zéro. Parce que nous sommes beaucoup plus chers et l'image est </w:t>
      </w:r>
      <w:r w:rsidRPr="009A606F">
        <w:rPr>
          <w:lang w:val="fr-FR"/>
        </w:rPr>
        <w:t>écornée</w:t>
      </w:r>
      <w:r w:rsidRPr="009A606F">
        <w:rPr>
          <w:lang w:val="fr-FR"/>
        </w:rPr>
        <w:t>. Nous ne sommes pas ce que les gens attendent. Nous avons commencé à travailler sur les protocoles et la formation des conseillers via MS TEAMS</w:t>
      </w:r>
    </w:p>
    <w:p w14:paraId="22BB596B" w14:textId="36D1433B" w:rsidR="007D3F0D" w:rsidRPr="009A606F" w:rsidRDefault="002240D2" w:rsidP="009771DF">
      <w:pPr>
        <w:rPr>
          <w:lang w:val="fr-FR"/>
        </w:rPr>
      </w:pPr>
      <w:r w:rsidRPr="009A606F">
        <w:rPr>
          <w:lang w:val="fr-FR"/>
        </w:rPr>
        <w:t xml:space="preserve">La seule chose qui nous reste à faire c’est de bien </w:t>
      </w:r>
      <w:r w:rsidR="00494064" w:rsidRPr="009A606F">
        <w:rPr>
          <w:lang w:val="fr-FR"/>
        </w:rPr>
        <w:t>accompagner</w:t>
      </w:r>
      <w:r w:rsidRPr="009A606F">
        <w:rPr>
          <w:lang w:val="fr-FR"/>
        </w:rPr>
        <w:t xml:space="preserve"> les membres et leurs projets</w:t>
      </w:r>
      <w:r w:rsidR="00C729AE" w:rsidRPr="009A606F">
        <w:rPr>
          <w:lang w:val="fr-FR"/>
        </w:rPr>
        <w:t xml:space="preserve"> pour qu’ils ne soient pas </w:t>
      </w:r>
      <w:r w:rsidR="00B82B4B" w:rsidRPr="009A606F">
        <w:rPr>
          <w:lang w:val="fr-FR"/>
        </w:rPr>
        <w:t xml:space="preserve">seulement </w:t>
      </w:r>
      <w:r w:rsidR="00494064">
        <w:rPr>
          <w:lang w:val="fr-FR"/>
        </w:rPr>
        <w:t>focalisés</w:t>
      </w:r>
      <w:r w:rsidR="002F3B4F" w:rsidRPr="009A606F">
        <w:rPr>
          <w:lang w:val="fr-FR"/>
        </w:rPr>
        <w:t xml:space="preserve"> par le co</w:t>
      </w:r>
      <w:r w:rsidR="00494064">
        <w:rPr>
          <w:lang w:val="fr-FR"/>
        </w:rPr>
        <w:t>û</w:t>
      </w:r>
      <w:r w:rsidR="002F3B4F" w:rsidRPr="009A606F">
        <w:rPr>
          <w:lang w:val="fr-FR"/>
        </w:rPr>
        <w:t>t des charges sociales.</w:t>
      </w:r>
    </w:p>
    <w:p w14:paraId="72CF9685" w14:textId="5A6E91B2" w:rsidR="00A2222E" w:rsidRPr="009A606F" w:rsidRDefault="00FE7591" w:rsidP="009771DF">
      <w:pPr>
        <w:rPr>
          <w:lang w:val="fr-FR"/>
        </w:rPr>
      </w:pPr>
      <w:r w:rsidRPr="009A606F">
        <w:rPr>
          <w:lang w:val="fr-FR"/>
        </w:rPr>
        <w:t xml:space="preserve">Image de la </w:t>
      </w:r>
      <w:r w:rsidR="00A2222E" w:rsidRPr="009A606F">
        <w:rPr>
          <w:lang w:val="fr-FR"/>
        </w:rPr>
        <w:t xml:space="preserve">Wiki </w:t>
      </w:r>
      <w:r w:rsidRPr="009A606F">
        <w:rPr>
          <w:lang w:val="fr-FR"/>
        </w:rPr>
        <w:t>des conseillers</w:t>
      </w:r>
      <w:r w:rsidR="00A2222E" w:rsidRPr="009A606F">
        <w:rPr>
          <w:lang w:val="fr-FR"/>
        </w:rPr>
        <w:t xml:space="preserve"> </w:t>
      </w:r>
      <w:r w:rsidRPr="009A606F">
        <w:rPr>
          <w:lang w:val="fr-FR"/>
        </w:rPr>
        <w:t>sur</w:t>
      </w:r>
      <w:r w:rsidR="00A2222E" w:rsidRPr="009A606F">
        <w:rPr>
          <w:lang w:val="fr-FR"/>
        </w:rPr>
        <w:t xml:space="preserve"> MS TEAMS</w:t>
      </w:r>
      <w:r w:rsidR="00E81B1B" w:rsidRPr="009A606F">
        <w:rPr>
          <w:lang w:val="fr-FR"/>
        </w:rPr>
        <w:t>.</w:t>
      </w:r>
    </w:p>
    <w:p w14:paraId="283E2A13" w14:textId="45CF1F87" w:rsidR="00A2222E" w:rsidRPr="009A606F" w:rsidRDefault="00A2222E" w:rsidP="009771DF">
      <w:pPr>
        <w:rPr>
          <w:lang w:val="fr-FR"/>
        </w:rPr>
      </w:pPr>
      <w:r w:rsidRPr="009A606F">
        <w:rPr>
          <w:noProof/>
          <w:lang w:val="fr-FR"/>
        </w:rPr>
        <w:drawing>
          <wp:inline distT="0" distB="0" distL="0" distR="0" wp14:anchorId="35F959FB" wp14:editId="20A68E9C">
            <wp:extent cx="5791835" cy="396811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396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B0CE4" w14:textId="40E0B506" w:rsidR="00FE7591" w:rsidRPr="009A606F" w:rsidRDefault="00FE7591" w:rsidP="009771DF">
      <w:pPr>
        <w:rPr>
          <w:lang w:val="fr-FR"/>
        </w:rPr>
      </w:pPr>
      <w:r w:rsidRPr="009A606F">
        <w:rPr>
          <w:lang w:val="fr-FR"/>
        </w:rPr>
        <w:t xml:space="preserve">Après l’inspection fiscale </w:t>
      </w:r>
      <w:r w:rsidR="005816CB" w:rsidRPr="009A606F">
        <w:rPr>
          <w:lang w:val="fr-FR"/>
        </w:rPr>
        <w:t>d’Aura</w:t>
      </w:r>
      <w:r w:rsidRPr="009A606F">
        <w:rPr>
          <w:lang w:val="fr-FR"/>
        </w:rPr>
        <w:t>, c’est au tour de Smart Ibérica.</w:t>
      </w:r>
    </w:p>
    <w:p w14:paraId="5BC940E8" w14:textId="129CF901" w:rsidR="005816CB" w:rsidRPr="009A606F" w:rsidRDefault="00E13132" w:rsidP="001704BC">
      <w:pPr>
        <w:rPr>
          <w:lang w:val="fr-FR"/>
        </w:rPr>
      </w:pPr>
      <w:r w:rsidRPr="009A606F">
        <w:rPr>
          <w:lang w:val="fr-FR"/>
        </w:rPr>
        <w:t>Résumé</w:t>
      </w:r>
      <w:r w:rsidR="005816CB" w:rsidRPr="009A606F">
        <w:rPr>
          <w:lang w:val="fr-FR"/>
        </w:rPr>
        <w:t xml:space="preserve"> du processus de l’inspection fiscale</w:t>
      </w:r>
      <w:r w:rsidR="00300DD7" w:rsidRPr="009A606F">
        <w:rPr>
          <w:lang w:val="fr-FR"/>
        </w:rPr>
        <w:t> :</w:t>
      </w:r>
    </w:p>
    <w:p w14:paraId="3FED1CF1" w14:textId="75F87366" w:rsidR="00C554ED" w:rsidRPr="009A606F" w:rsidRDefault="00C554ED" w:rsidP="00AE786F">
      <w:pPr>
        <w:pStyle w:val="Prrafodelista"/>
        <w:numPr>
          <w:ilvl w:val="0"/>
          <w:numId w:val="26"/>
        </w:numPr>
        <w:rPr>
          <w:lang w:val="fr-FR"/>
        </w:rPr>
      </w:pPr>
      <w:r w:rsidRPr="009A606F">
        <w:rPr>
          <w:lang w:val="fr-FR"/>
        </w:rPr>
        <w:t xml:space="preserve">Nous disqualifier comme coopérative. Ils ne </w:t>
      </w:r>
      <w:r w:rsidR="003D1A91" w:rsidRPr="009A606F">
        <w:rPr>
          <w:lang w:val="fr-FR"/>
        </w:rPr>
        <w:t>réussissent</w:t>
      </w:r>
      <w:r w:rsidRPr="009A606F">
        <w:rPr>
          <w:lang w:val="fr-FR"/>
        </w:rPr>
        <w:t xml:space="preserve"> pas</w:t>
      </w:r>
      <w:r w:rsidR="00E13132" w:rsidRPr="009A606F">
        <w:rPr>
          <w:lang w:val="fr-FR"/>
        </w:rPr>
        <w:t>, mais nous perdons la qualification de coopérative protégée.</w:t>
      </w:r>
    </w:p>
    <w:p w14:paraId="756104CD" w14:textId="00E788D5" w:rsidR="00E13132" w:rsidRPr="009A606F" w:rsidRDefault="00CE6964" w:rsidP="00AE786F">
      <w:pPr>
        <w:pStyle w:val="Prrafodelista"/>
        <w:numPr>
          <w:ilvl w:val="0"/>
          <w:numId w:val="26"/>
        </w:numPr>
        <w:rPr>
          <w:lang w:val="fr-FR"/>
        </w:rPr>
      </w:pPr>
      <w:r w:rsidRPr="009A606F">
        <w:rPr>
          <w:lang w:val="fr-FR"/>
        </w:rPr>
        <w:t xml:space="preserve">De l’ensemble des </w:t>
      </w:r>
      <w:r w:rsidR="00E65665" w:rsidRPr="009A606F">
        <w:rPr>
          <w:lang w:val="fr-FR"/>
        </w:rPr>
        <w:t>activités</w:t>
      </w:r>
      <w:r w:rsidRPr="009A606F">
        <w:rPr>
          <w:lang w:val="fr-FR"/>
        </w:rPr>
        <w:t xml:space="preserve"> de formation que nous gérons à Smart et qui est </w:t>
      </w:r>
      <w:r w:rsidR="003D1A91" w:rsidRPr="009A606F">
        <w:rPr>
          <w:lang w:val="fr-FR"/>
        </w:rPr>
        <w:t>exonérée</w:t>
      </w:r>
      <w:r w:rsidR="00A252A3" w:rsidRPr="009A606F">
        <w:rPr>
          <w:lang w:val="fr-FR"/>
        </w:rPr>
        <w:t xml:space="preserve"> de TVA</w:t>
      </w:r>
      <w:r w:rsidR="005C59B7" w:rsidRPr="009A606F">
        <w:rPr>
          <w:lang w:val="fr-FR"/>
        </w:rPr>
        <w:t xml:space="preserve">, ils veulent que nous </w:t>
      </w:r>
      <w:r w:rsidR="001E188D" w:rsidRPr="009A606F">
        <w:rPr>
          <w:lang w:val="fr-FR"/>
        </w:rPr>
        <w:t>payions</w:t>
      </w:r>
      <w:r w:rsidR="005C59B7" w:rsidRPr="009A606F">
        <w:rPr>
          <w:lang w:val="fr-FR"/>
        </w:rPr>
        <w:t xml:space="preserve"> la TVA car :</w:t>
      </w:r>
    </w:p>
    <w:p w14:paraId="423875FA" w14:textId="70CAFCE6" w:rsidR="005C59B7" w:rsidRPr="009A606F" w:rsidRDefault="00977CE9" w:rsidP="005C59B7">
      <w:pPr>
        <w:pStyle w:val="Prrafodelista"/>
        <w:numPr>
          <w:ilvl w:val="0"/>
          <w:numId w:val="18"/>
        </w:numPr>
        <w:rPr>
          <w:lang w:val="fr-FR"/>
        </w:rPr>
      </w:pPr>
      <w:r w:rsidRPr="009A606F">
        <w:rPr>
          <w:lang w:val="fr-FR"/>
        </w:rPr>
        <w:t>Ils ne nous considèrent pas comme centre de formation</w:t>
      </w:r>
    </w:p>
    <w:p w14:paraId="3654EC61" w14:textId="203F8E60" w:rsidR="00977CE9" w:rsidRPr="009A606F" w:rsidRDefault="001D2C51" w:rsidP="005C59B7">
      <w:pPr>
        <w:pStyle w:val="Prrafodelista"/>
        <w:numPr>
          <w:ilvl w:val="0"/>
          <w:numId w:val="18"/>
        </w:numPr>
        <w:rPr>
          <w:lang w:val="fr-FR"/>
        </w:rPr>
      </w:pPr>
      <w:r w:rsidRPr="009A606F">
        <w:rPr>
          <w:lang w:val="fr-FR"/>
        </w:rPr>
        <w:t>Nous ne faisons pas de la formation « </w:t>
      </w:r>
      <w:proofErr w:type="spellStart"/>
      <w:r w:rsidRPr="009A606F">
        <w:rPr>
          <w:lang w:val="fr-FR"/>
        </w:rPr>
        <w:t>reglada</w:t>
      </w:r>
      <w:proofErr w:type="spellEnd"/>
      <w:r w:rsidRPr="009A606F">
        <w:rPr>
          <w:lang w:val="fr-FR"/>
        </w:rPr>
        <w:t xml:space="preserve"> » </w:t>
      </w:r>
      <w:proofErr w:type="spellStart"/>
      <w:r w:rsidRPr="009A606F">
        <w:rPr>
          <w:lang w:val="fr-FR"/>
        </w:rPr>
        <w:t>ie</w:t>
      </w:r>
      <w:proofErr w:type="spellEnd"/>
      <w:r w:rsidRPr="009A606F">
        <w:rPr>
          <w:lang w:val="fr-FR"/>
        </w:rPr>
        <w:t xml:space="preserve"> </w:t>
      </w:r>
      <w:r w:rsidR="001E188D" w:rsidRPr="009A606F">
        <w:rPr>
          <w:lang w:val="fr-FR"/>
        </w:rPr>
        <w:t>celle reconnue</w:t>
      </w:r>
      <w:r w:rsidRPr="009A606F">
        <w:rPr>
          <w:lang w:val="fr-FR"/>
        </w:rPr>
        <w:t xml:space="preserve"> par le ministère d’éducation.</w:t>
      </w:r>
    </w:p>
    <w:p w14:paraId="1BAFE5A7" w14:textId="77777777" w:rsidR="00840601" w:rsidRPr="009A606F" w:rsidRDefault="00840601" w:rsidP="00840601">
      <w:pPr>
        <w:pStyle w:val="Prrafodelista"/>
        <w:ind w:left="720"/>
        <w:rPr>
          <w:lang w:val="fr-FR"/>
        </w:rPr>
      </w:pPr>
    </w:p>
    <w:p w14:paraId="7F25F8FC" w14:textId="7DA2EE34" w:rsidR="00B424D0" w:rsidRPr="009A606F" w:rsidRDefault="00840601" w:rsidP="00AE786F">
      <w:pPr>
        <w:pStyle w:val="Prrafodelista"/>
        <w:numPr>
          <w:ilvl w:val="0"/>
          <w:numId w:val="28"/>
        </w:numPr>
        <w:rPr>
          <w:lang w:val="fr-FR"/>
        </w:rPr>
      </w:pPr>
      <w:r w:rsidRPr="009A606F">
        <w:rPr>
          <w:lang w:val="fr-FR"/>
        </w:rPr>
        <w:t>Concernant</w:t>
      </w:r>
      <w:r w:rsidR="00B424D0" w:rsidRPr="009A606F">
        <w:rPr>
          <w:lang w:val="fr-FR"/>
        </w:rPr>
        <w:t xml:space="preserve"> le 1er point, nous avons envoyé toute la </w:t>
      </w:r>
      <w:r w:rsidRPr="009A606F">
        <w:rPr>
          <w:lang w:val="fr-FR"/>
        </w:rPr>
        <w:t>documentation</w:t>
      </w:r>
      <w:r w:rsidR="00B424D0" w:rsidRPr="009A606F">
        <w:rPr>
          <w:lang w:val="fr-FR"/>
        </w:rPr>
        <w:t xml:space="preserve"> </w:t>
      </w:r>
      <w:r w:rsidRPr="009A606F">
        <w:rPr>
          <w:lang w:val="fr-FR"/>
        </w:rPr>
        <w:t xml:space="preserve">des </w:t>
      </w:r>
      <w:r w:rsidR="00454F22" w:rsidRPr="009A606F">
        <w:rPr>
          <w:lang w:val="fr-FR"/>
        </w:rPr>
        <w:t>certificats</w:t>
      </w:r>
      <w:r w:rsidRPr="009A606F">
        <w:rPr>
          <w:lang w:val="fr-FR"/>
        </w:rPr>
        <w:t xml:space="preserve"> de la coopérative et les questions relatives à la vie coopérative.</w:t>
      </w:r>
    </w:p>
    <w:p w14:paraId="6E992D3C" w14:textId="31BC51FB" w:rsidR="00215C45" w:rsidRPr="009A606F" w:rsidRDefault="00DE51DF" w:rsidP="00AE786F">
      <w:pPr>
        <w:pStyle w:val="Prrafodelista"/>
        <w:numPr>
          <w:ilvl w:val="0"/>
          <w:numId w:val="28"/>
        </w:numPr>
        <w:rPr>
          <w:lang w:val="fr-FR"/>
        </w:rPr>
      </w:pPr>
      <w:r w:rsidRPr="009A606F">
        <w:rPr>
          <w:lang w:val="fr-FR"/>
        </w:rPr>
        <w:t xml:space="preserve">Concernant </w:t>
      </w:r>
      <w:r w:rsidRPr="009A606F">
        <w:rPr>
          <w:lang w:val="fr-FR"/>
        </w:rPr>
        <w:t xml:space="preserve">le deuxième point </w:t>
      </w:r>
      <w:r w:rsidRPr="009A606F">
        <w:rPr>
          <w:lang w:val="fr-FR"/>
        </w:rPr>
        <w:t xml:space="preserve">sur le centre </w:t>
      </w:r>
      <w:r w:rsidR="00300327" w:rsidRPr="009A606F">
        <w:rPr>
          <w:lang w:val="fr-FR"/>
        </w:rPr>
        <w:t>de formation</w:t>
      </w:r>
      <w:r w:rsidRPr="009A606F">
        <w:rPr>
          <w:lang w:val="fr-FR"/>
        </w:rPr>
        <w:t xml:space="preserve">, après une analyse approfondie et une recherche nous avons </w:t>
      </w:r>
      <w:r w:rsidR="008C3A58" w:rsidRPr="009A606F">
        <w:rPr>
          <w:lang w:val="fr-FR"/>
        </w:rPr>
        <w:t>montré</w:t>
      </w:r>
      <w:r w:rsidRPr="009A606F">
        <w:rPr>
          <w:lang w:val="fr-FR"/>
        </w:rPr>
        <w:t xml:space="preserve"> une variété de consultations contraignantes </w:t>
      </w:r>
      <w:r w:rsidR="008C3A58" w:rsidRPr="009A606F">
        <w:rPr>
          <w:lang w:val="fr-FR"/>
        </w:rPr>
        <w:t>et</w:t>
      </w:r>
      <w:r w:rsidRPr="009A606F">
        <w:rPr>
          <w:lang w:val="fr-FR"/>
        </w:rPr>
        <w:t xml:space="preserve"> nous avons pu démontrer que nous étions un centre de formation, le laissant sans </w:t>
      </w:r>
      <w:r w:rsidR="008C3A58" w:rsidRPr="009A606F">
        <w:rPr>
          <w:lang w:val="fr-FR"/>
        </w:rPr>
        <w:t>sortie</w:t>
      </w:r>
      <w:r w:rsidRPr="009A606F">
        <w:rPr>
          <w:lang w:val="fr-FR"/>
        </w:rPr>
        <w:t>.</w:t>
      </w:r>
      <w:r w:rsidR="006C6EA8" w:rsidRPr="009A606F">
        <w:rPr>
          <w:lang w:val="fr-FR"/>
        </w:rPr>
        <w:t xml:space="preserve"> Une fois ce point </w:t>
      </w:r>
      <w:r w:rsidR="006023B3" w:rsidRPr="009A606F">
        <w:rPr>
          <w:lang w:val="fr-FR"/>
        </w:rPr>
        <w:t>éclairci</w:t>
      </w:r>
      <w:r w:rsidR="00E1072E" w:rsidRPr="009A606F">
        <w:rPr>
          <w:lang w:val="fr-FR"/>
        </w:rPr>
        <w:t xml:space="preserve">, il </w:t>
      </w:r>
      <w:r w:rsidR="006023B3" w:rsidRPr="009A606F">
        <w:rPr>
          <w:lang w:val="fr-FR"/>
        </w:rPr>
        <w:t xml:space="preserve">estime que des </w:t>
      </w:r>
      <w:r w:rsidR="006023B3" w:rsidRPr="009A606F">
        <w:rPr>
          <w:lang w:val="fr-FR"/>
        </w:rPr>
        <w:t xml:space="preserve">999.092.19 € </w:t>
      </w:r>
      <w:r w:rsidR="006023B3" w:rsidRPr="009A606F">
        <w:rPr>
          <w:lang w:val="fr-FR"/>
        </w:rPr>
        <w:t>facturés en</w:t>
      </w:r>
      <w:r w:rsidR="006023B3" w:rsidRPr="009A606F">
        <w:rPr>
          <w:lang w:val="fr-FR"/>
        </w:rPr>
        <w:t xml:space="preserve"> 2016</w:t>
      </w:r>
      <w:r w:rsidR="006023B3" w:rsidRPr="009A606F">
        <w:rPr>
          <w:lang w:val="fr-FR"/>
        </w:rPr>
        <w:t xml:space="preserve"> en tant que </w:t>
      </w:r>
      <w:r w:rsidR="00AC36BD" w:rsidRPr="009A606F">
        <w:rPr>
          <w:lang w:val="fr-FR"/>
        </w:rPr>
        <w:t>formation exonérée</w:t>
      </w:r>
      <w:r w:rsidR="006023B3" w:rsidRPr="009A606F">
        <w:rPr>
          <w:lang w:val="fr-FR"/>
        </w:rPr>
        <w:t xml:space="preserve"> de TVA, et les </w:t>
      </w:r>
      <w:r w:rsidR="006023B3" w:rsidRPr="009A606F">
        <w:rPr>
          <w:lang w:val="fr-FR"/>
        </w:rPr>
        <w:t>1.359.943,12</w:t>
      </w:r>
      <w:r w:rsidR="006023B3" w:rsidRPr="009A606F">
        <w:rPr>
          <w:lang w:val="fr-FR"/>
        </w:rPr>
        <w:t>€</w:t>
      </w:r>
      <w:r w:rsidR="006023B3" w:rsidRPr="009A606F">
        <w:rPr>
          <w:lang w:val="fr-FR"/>
        </w:rPr>
        <w:t xml:space="preserve"> de 2017</w:t>
      </w:r>
      <w:r w:rsidR="006023B3" w:rsidRPr="009A606F">
        <w:rPr>
          <w:lang w:val="fr-FR"/>
        </w:rPr>
        <w:t xml:space="preserve">, soit un total de </w:t>
      </w:r>
      <w:r w:rsidR="006023B3" w:rsidRPr="009A606F">
        <w:rPr>
          <w:lang w:val="fr-FR"/>
        </w:rPr>
        <w:t>2.359.035,31</w:t>
      </w:r>
      <w:r w:rsidR="006023B3" w:rsidRPr="009A606F">
        <w:rPr>
          <w:lang w:val="fr-FR"/>
        </w:rPr>
        <w:t>€</w:t>
      </w:r>
      <w:r w:rsidR="00BE18A6" w:rsidRPr="009A606F">
        <w:rPr>
          <w:lang w:val="fr-FR"/>
        </w:rPr>
        <w:t>,</w:t>
      </w:r>
      <w:r w:rsidR="00F916CB" w:rsidRPr="009A606F">
        <w:rPr>
          <w:lang w:val="fr-FR"/>
        </w:rPr>
        <w:t xml:space="preserve"> 30% ne doivent pas être </w:t>
      </w:r>
      <w:r w:rsidR="00AC36BD" w:rsidRPr="009A606F">
        <w:rPr>
          <w:lang w:val="fr-FR"/>
        </w:rPr>
        <w:t>exonérés</w:t>
      </w:r>
      <w:r w:rsidR="00F916CB" w:rsidRPr="009A606F">
        <w:rPr>
          <w:lang w:val="fr-FR"/>
        </w:rPr>
        <w:t xml:space="preserve"> de TVA, soit un total de </w:t>
      </w:r>
      <w:r w:rsidR="00F916CB" w:rsidRPr="009A606F">
        <w:rPr>
          <w:lang w:val="fr-FR"/>
        </w:rPr>
        <w:t>707.710,59</w:t>
      </w:r>
      <w:r w:rsidR="00F916CB" w:rsidRPr="009A606F">
        <w:rPr>
          <w:lang w:val="fr-FR"/>
        </w:rPr>
        <w:t>€</w:t>
      </w:r>
      <w:r w:rsidR="00E92F24" w:rsidRPr="009A606F">
        <w:rPr>
          <w:lang w:val="fr-FR"/>
        </w:rPr>
        <w:t xml:space="preserve"> et qu’il faut donc payer </w:t>
      </w:r>
      <w:r w:rsidR="001653D4" w:rsidRPr="009A606F">
        <w:rPr>
          <w:lang w:val="fr-FR"/>
        </w:rPr>
        <w:t>21% de TVA + l’amende</w:t>
      </w:r>
      <w:r w:rsidR="005F7D0D" w:rsidRPr="009A606F">
        <w:rPr>
          <w:lang w:val="fr-FR"/>
        </w:rPr>
        <w:t xml:space="preserve">. </w:t>
      </w:r>
      <w:r w:rsidR="00E36095" w:rsidRPr="009A606F">
        <w:rPr>
          <w:lang w:val="fr-FR"/>
        </w:rPr>
        <w:t xml:space="preserve">Nous arrivons à </w:t>
      </w:r>
      <w:r w:rsidR="00CA64C5" w:rsidRPr="009A606F">
        <w:rPr>
          <w:lang w:val="fr-FR"/>
        </w:rPr>
        <w:t>148.619 €</w:t>
      </w:r>
      <w:r w:rsidR="00203BDD" w:rsidRPr="009A606F">
        <w:rPr>
          <w:lang w:val="fr-FR"/>
        </w:rPr>
        <w:t xml:space="preserve"> uniquement de TVA. C’est l</w:t>
      </w:r>
      <w:r w:rsidR="0095645D" w:rsidRPr="009A606F">
        <w:rPr>
          <w:lang w:val="fr-FR"/>
        </w:rPr>
        <w:t xml:space="preserve">a </w:t>
      </w:r>
      <w:r w:rsidR="003D49EC" w:rsidRPr="009A606F">
        <w:rPr>
          <w:lang w:val="fr-FR"/>
        </w:rPr>
        <w:t>s</w:t>
      </w:r>
      <w:r w:rsidR="0095645D" w:rsidRPr="009A606F">
        <w:rPr>
          <w:lang w:val="fr-FR"/>
        </w:rPr>
        <w:t>omme qu’à l’inspecteur en tête.</w:t>
      </w:r>
    </w:p>
    <w:p w14:paraId="252D5CD9" w14:textId="5D22E3FB" w:rsidR="003D49EC" w:rsidRPr="009A606F" w:rsidRDefault="003D49EC" w:rsidP="001704BC">
      <w:pPr>
        <w:rPr>
          <w:lang w:val="fr-FR"/>
        </w:rPr>
      </w:pPr>
      <w:r w:rsidRPr="009A606F">
        <w:rPr>
          <w:lang w:val="fr-FR"/>
        </w:rPr>
        <w:lastRenderedPageBreak/>
        <w:t xml:space="preserve">Comme nous ne sommes pas d’accord, </w:t>
      </w:r>
      <w:r w:rsidRPr="009A606F">
        <w:rPr>
          <w:lang w:val="fr-FR"/>
        </w:rPr>
        <w:t>nous travaillons sur la justification de toutes les factures de formation en justifiant qu'il s'agit d'une formation réglementée</w:t>
      </w:r>
      <w:r w:rsidRPr="009A606F">
        <w:rPr>
          <w:lang w:val="fr-FR"/>
        </w:rPr>
        <w:t>, donc exonérées de TVA</w:t>
      </w:r>
      <w:r w:rsidRPr="009A606F">
        <w:rPr>
          <w:lang w:val="fr-FR"/>
        </w:rPr>
        <w:t>. 6011 factures ont été justifiées.</w:t>
      </w:r>
    </w:p>
    <w:p w14:paraId="3BCB4E0A" w14:textId="52BE4D5B" w:rsidR="003D49EC" w:rsidRPr="009A606F" w:rsidRDefault="003D49EC" w:rsidP="001704BC">
      <w:pPr>
        <w:rPr>
          <w:b/>
          <w:bCs/>
          <w:lang w:val="fr-FR"/>
        </w:rPr>
      </w:pPr>
      <w:r w:rsidRPr="009A606F">
        <w:rPr>
          <w:b/>
          <w:bCs/>
          <w:lang w:val="fr-FR"/>
        </w:rPr>
        <w:t xml:space="preserve">Nous </w:t>
      </w:r>
      <w:r w:rsidR="00D15A27" w:rsidRPr="009A606F">
        <w:rPr>
          <w:b/>
          <w:bCs/>
          <w:lang w:val="fr-FR"/>
        </w:rPr>
        <w:t>réussissons</w:t>
      </w:r>
      <w:r w:rsidRPr="009A606F">
        <w:rPr>
          <w:b/>
          <w:bCs/>
          <w:lang w:val="fr-FR"/>
        </w:rPr>
        <w:t xml:space="preserve"> à baisser la somme de 148.619 </w:t>
      </w:r>
      <w:r w:rsidR="00E65665" w:rsidRPr="009A606F">
        <w:rPr>
          <w:b/>
          <w:bCs/>
          <w:lang w:val="fr-FR"/>
        </w:rPr>
        <w:t>à</w:t>
      </w:r>
      <w:r w:rsidRPr="009A606F">
        <w:rPr>
          <w:b/>
          <w:bCs/>
          <w:lang w:val="fr-FR"/>
        </w:rPr>
        <w:t xml:space="preserve"> 26.561,</w:t>
      </w:r>
      <w:r w:rsidR="00D15A27" w:rsidRPr="009A606F">
        <w:rPr>
          <w:b/>
          <w:bCs/>
          <w:lang w:val="fr-FR"/>
        </w:rPr>
        <w:t>60€</w:t>
      </w:r>
    </w:p>
    <w:p w14:paraId="4542762D" w14:textId="21BC8759" w:rsidR="001704BC" w:rsidRPr="009A606F" w:rsidRDefault="001704BC" w:rsidP="001704BC">
      <w:pPr>
        <w:rPr>
          <w:b/>
          <w:bCs/>
          <w:lang w:val="fr-FR"/>
        </w:rPr>
      </w:pPr>
    </w:p>
    <w:p w14:paraId="59E3A0F1" w14:textId="7D0073FF" w:rsidR="001704BC" w:rsidRPr="009A606F" w:rsidRDefault="00D15A27" w:rsidP="001704BC">
      <w:pPr>
        <w:rPr>
          <w:lang w:val="fr-FR"/>
        </w:rPr>
      </w:pPr>
      <w:r w:rsidRPr="009A606F">
        <w:rPr>
          <w:lang w:val="fr-FR"/>
        </w:rPr>
        <w:t xml:space="preserve">Comme nous devons justifier et distinguer la formation </w:t>
      </w:r>
      <w:r w:rsidR="00AC36BD" w:rsidRPr="009A606F">
        <w:rPr>
          <w:lang w:val="fr-FR"/>
        </w:rPr>
        <w:t>réglée</w:t>
      </w:r>
      <w:r w:rsidR="00220756" w:rsidRPr="009A606F">
        <w:rPr>
          <w:lang w:val="fr-FR"/>
        </w:rPr>
        <w:t>, quelques membres pour qui nous appliquons la TVA ne sont pas d’accord et s’en vont.</w:t>
      </w:r>
    </w:p>
    <w:p w14:paraId="201DDCC5" w14:textId="09FBDC7C" w:rsidR="00220756" w:rsidRPr="009A606F" w:rsidRDefault="00AC36BD" w:rsidP="001704BC">
      <w:pPr>
        <w:rPr>
          <w:lang w:val="fr-FR"/>
        </w:rPr>
      </w:pPr>
      <w:r w:rsidRPr="009A606F">
        <w:rPr>
          <w:lang w:val="fr-FR"/>
        </w:rPr>
        <w:t>Résumé</w:t>
      </w:r>
      <w:r w:rsidR="00220756" w:rsidRPr="009A606F">
        <w:rPr>
          <w:lang w:val="fr-FR"/>
        </w:rPr>
        <w:t xml:space="preserve"> </w:t>
      </w:r>
      <w:r w:rsidR="00CA4D34" w:rsidRPr="009A606F">
        <w:rPr>
          <w:lang w:val="fr-FR"/>
        </w:rPr>
        <w:t xml:space="preserve">des </w:t>
      </w:r>
      <w:r w:rsidRPr="009A606F">
        <w:rPr>
          <w:lang w:val="fr-FR"/>
        </w:rPr>
        <w:t>sanctions</w:t>
      </w:r>
      <w:r>
        <w:rPr>
          <w:lang w:val="fr-FR"/>
        </w:rPr>
        <w:t> :</w:t>
      </w:r>
    </w:p>
    <w:p w14:paraId="34BD6AC5" w14:textId="77777777" w:rsidR="00BA4DE1" w:rsidRPr="009A606F" w:rsidRDefault="00BA4DE1" w:rsidP="001704BC">
      <w:pPr>
        <w:rPr>
          <w:lang w:val="fr-FR"/>
        </w:rPr>
      </w:pPr>
      <w:r w:rsidRPr="009A606F">
        <w:rPr>
          <w:lang w:val="fr-FR"/>
        </w:rPr>
        <w:t>Depuis le début de l'année, un contrôle fiscal des exercices 2016 et 2017 a été effectué tant sur les déclarations de TVA que sur l'impôt sur les sociétés.</w:t>
      </w:r>
    </w:p>
    <w:p w14:paraId="1073A623" w14:textId="68424FA1" w:rsidR="00B173AA" w:rsidRPr="009A606F" w:rsidRDefault="00B173AA" w:rsidP="001704BC">
      <w:pPr>
        <w:rPr>
          <w:lang w:val="fr-FR"/>
        </w:rPr>
      </w:pPr>
      <w:r w:rsidRPr="009A606F">
        <w:rPr>
          <w:lang w:val="fr-FR"/>
        </w:rPr>
        <w:t xml:space="preserve">L'inspection </w:t>
      </w:r>
      <w:r w:rsidRPr="009A606F">
        <w:rPr>
          <w:lang w:val="fr-FR"/>
        </w:rPr>
        <w:t>est</w:t>
      </w:r>
      <w:r w:rsidRPr="009A606F">
        <w:rPr>
          <w:lang w:val="fr-FR"/>
        </w:rPr>
        <w:t xml:space="preserve"> terminée, en fait, aujourd'hui, l'inspecteur a envoyé un </w:t>
      </w:r>
      <w:r w:rsidRPr="009A606F">
        <w:rPr>
          <w:lang w:val="fr-FR"/>
        </w:rPr>
        <w:t>brouillon</w:t>
      </w:r>
      <w:r w:rsidRPr="009A606F">
        <w:rPr>
          <w:lang w:val="fr-FR"/>
        </w:rPr>
        <w:t xml:space="preserve"> de procès-verbal </w:t>
      </w:r>
      <w:r w:rsidRPr="009A606F">
        <w:rPr>
          <w:lang w:val="fr-FR"/>
        </w:rPr>
        <w:t>ci-</w:t>
      </w:r>
      <w:r w:rsidRPr="009A606F">
        <w:rPr>
          <w:lang w:val="fr-FR"/>
        </w:rPr>
        <w:t>joint</w:t>
      </w:r>
    </w:p>
    <w:p w14:paraId="1126B532" w14:textId="416C5010" w:rsidR="001704BC" w:rsidRPr="009A606F" w:rsidRDefault="00B173AA" w:rsidP="001704BC">
      <w:pPr>
        <w:rPr>
          <w:lang w:val="fr-FR"/>
        </w:rPr>
      </w:pPr>
      <w:r w:rsidRPr="009A606F">
        <w:rPr>
          <w:lang w:val="fr-FR"/>
        </w:rPr>
        <w:t>RÉSUMÉ de la sanction</w:t>
      </w:r>
    </w:p>
    <w:p w14:paraId="6E08D293" w14:textId="54712235" w:rsidR="001704BC" w:rsidRPr="009A606F" w:rsidRDefault="001704BC" w:rsidP="001704BC">
      <w:pPr>
        <w:rPr>
          <w:lang w:val="fr-FR"/>
        </w:rPr>
      </w:pPr>
      <w:r w:rsidRPr="009A606F">
        <w:rPr>
          <w:noProof/>
          <w:lang w:val="fr-FR"/>
        </w:rPr>
        <w:drawing>
          <wp:inline distT="0" distB="0" distL="0" distR="0" wp14:anchorId="133A3162" wp14:editId="3A85462F">
            <wp:extent cx="4010025" cy="2933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66136" w14:textId="3777532E" w:rsidR="001704BC" w:rsidRPr="009A606F" w:rsidRDefault="00E92E22" w:rsidP="001704BC">
      <w:pPr>
        <w:rPr>
          <w:lang w:val="fr-FR"/>
        </w:rPr>
      </w:pPr>
      <w:r w:rsidRPr="009A606F">
        <w:rPr>
          <w:lang w:val="fr-FR"/>
        </w:rPr>
        <w:t>Ces sanctions</w:t>
      </w:r>
      <w:r w:rsidRPr="009A606F">
        <w:rPr>
          <w:lang w:val="fr-FR"/>
        </w:rPr>
        <w:t xml:space="preserve"> de TVA correspondent à des factures de formation </w:t>
      </w:r>
      <w:r w:rsidRPr="009A606F">
        <w:rPr>
          <w:lang w:val="fr-FR"/>
        </w:rPr>
        <w:t>faites avec</w:t>
      </w:r>
      <w:r w:rsidRPr="009A606F">
        <w:rPr>
          <w:lang w:val="fr-FR"/>
        </w:rPr>
        <w:t xml:space="preserve"> </w:t>
      </w:r>
      <w:r w:rsidR="00AC36BD">
        <w:rPr>
          <w:lang w:val="fr-FR"/>
        </w:rPr>
        <w:t>exo</w:t>
      </w:r>
      <w:r w:rsidR="00253873">
        <w:rPr>
          <w:lang w:val="fr-FR"/>
        </w:rPr>
        <w:t>nération</w:t>
      </w:r>
      <w:r w:rsidRPr="009A606F">
        <w:rPr>
          <w:lang w:val="fr-FR"/>
        </w:rPr>
        <w:t xml:space="preserve"> de TVA et qui ne correspondent pas à</w:t>
      </w:r>
      <w:r w:rsidR="00253873">
        <w:rPr>
          <w:lang w:val="fr-FR"/>
        </w:rPr>
        <w:t xml:space="preserve"> de</w:t>
      </w:r>
      <w:r w:rsidRPr="009A606F">
        <w:rPr>
          <w:lang w:val="fr-FR"/>
        </w:rPr>
        <w:t xml:space="preserve"> l'enseignement réglementé, qui est une condition nécessaire à l'exonération de TVA. Ces </w:t>
      </w:r>
      <w:r w:rsidR="00E94943" w:rsidRPr="009A606F">
        <w:rPr>
          <w:lang w:val="fr-FR"/>
        </w:rPr>
        <w:t>sanctions</w:t>
      </w:r>
      <w:r w:rsidRPr="009A606F">
        <w:rPr>
          <w:lang w:val="fr-FR"/>
        </w:rPr>
        <w:t xml:space="preserve"> sur la TVA ne comportent aucun type de pénalité ou de majoration.</w:t>
      </w:r>
    </w:p>
    <w:p w14:paraId="0E9BB5AF" w14:textId="77777777" w:rsidR="00A44BC0" w:rsidRPr="009A606F" w:rsidRDefault="00A44BC0" w:rsidP="001704BC">
      <w:pPr>
        <w:rPr>
          <w:lang w:val="fr-FR"/>
        </w:rPr>
      </w:pPr>
    </w:p>
    <w:p w14:paraId="041B9E97" w14:textId="443A15D4" w:rsidR="002D7266" w:rsidRPr="009A606F" w:rsidRDefault="002D7266" w:rsidP="001704BC">
      <w:pPr>
        <w:rPr>
          <w:lang w:val="fr-FR"/>
        </w:rPr>
      </w:pPr>
      <w:r w:rsidRPr="009A606F">
        <w:rPr>
          <w:lang w:val="fr-FR"/>
        </w:rPr>
        <w:t xml:space="preserve">Quant à l’inspection </w:t>
      </w:r>
      <w:r w:rsidR="004466F7" w:rsidRPr="009A606F">
        <w:rPr>
          <w:lang w:val="fr-FR"/>
        </w:rPr>
        <w:t>sur l’impôt des sociétés :</w:t>
      </w:r>
    </w:p>
    <w:p w14:paraId="77EC0E46" w14:textId="49075B78" w:rsidR="001704BC" w:rsidRPr="009A606F" w:rsidRDefault="001704BC" w:rsidP="001704BC">
      <w:pPr>
        <w:rPr>
          <w:lang w:val="fr-FR"/>
        </w:rPr>
      </w:pPr>
      <w:r w:rsidRPr="009A606F">
        <w:rPr>
          <w:noProof/>
          <w:lang w:val="fr-FR"/>
        </w:rPr>
        <w:drawing>
          <wp:inline distT="0" distB="0" distL="0" distR="0" wp14:anchorId="3A4CEFF9" wp14:editId="349EF415">
            <wp:extent cx="2867025" cy="19240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82EAE" w14:textId="773C9F96" w:rsidR="003311CF" w:rsidRPr="009A606F" w:rsidRDefault="003311CF" w:rsidP="001704BC">
      <w:pPr>
        <w:rPr>
          <w:lang w:val="fr-FR"/>
        </w:rPr>
      </w:pPr>
      <w:r w:rsidRPr="009A606F">
        <w:rPr>
          <w:lang w:val="fr-FR"/>
        </w:rPr>
        <w:lastRenderedPageBreak/>
        <w:t xml:space="preserve">Ces </w:t>
      </w:r>
      <w:r w:rsidR="00B60882" w:rsidRPr="009A606F">
        <w:rPr>
          <w:lang w:val="fr-FR"/>
        </w:rPr>
        <w:t>sanctions</w:t>
      </w:r>
      <w:r w:rsidRPr="009A606F">
        <w:rPr>
          <w:lang w:val="fr-FR"/>
        </w:rPr>
        <w:t xml:space="preserve"> correspondent à l'inclusion dans </w:t>
      </w:r>
      <w:r w:rsidR="00B60882" w:rsidRPr="009A606F">
        <w:rPr>
          <w:lang w:val="fr-FR"/>
        </w:rPr>
        <w:t xml:space="preserve">le calcul </w:t>
      </w:r>
      <w:r w:rsidRPr="009A606F">
        <w:rPr>
          <w:lang w:val="fr-FR"/>
        </w:rPr>
        <w:t xml:space="preserve">de certains frais d'amendes et de pénalités qui avaient été déduits </w:t>
      </w:r>
      <w:r w:rsidR="007F14A8" w:rsidRPr="009A606F">
        <w:rPr>
          <w:lang w:val="fr-FR"/>
        </w:rPr>
        <w:t>alors que</w:t>
      </w:r>
      <w:r w:rsidRPr="009A606F">
        <w:rPr>
          <w:lang w:val="fr-FR"/>
        </w:rPr>
        <w:t xml:space="preserve"> ces dépenses ne sont pas déductibles, et surtout d'appliquer 20% au quota fiscal au lieu de 10% qui a été réglé en son temps comme Coopérative protégée et que le Trésor </w:t>
      </w:r>
      <w:r w:rsidR="007F14A8" w:rsidRPr="009A606F">
        <w:rPr>
          <w:lang w:val="fr-FR"/>
        </w:rPr>
        <w:t xml:space="preserve">Public </w:t>
      </w:r>
      <w:r w:rsidRPr="009A606F">
        <w:rPr>
          <w:lang w:val="fr-FR"/>
        </w:rPr>
        <w:t xml:space="preserve">considère </w:t>
      </w:r>
      <w:r w:rsidR="00BF0569" w:rsidRPr="009A606F">
        <w:rPr>
          <w:lang w:val="fr-FR"/>
        </w:rPr>
        <w:t>que</w:t>
      </w:r>
      <w:r w:rsidR="007F14A8" w:rsidRPr="009A606F">
        <w:rPr>
          <w:lang w:val="fr-FR"/>
        </w:rPr>
        <w:t xml:space="preserve"> nous ne pouvons plus </w:t>
      </w:r>
      <w:r w:rsidR="00746BEF" w:rsidRPr="009A606F">
        <w:rPr>
          <w:lang w:val="fr-FR"/>
        </w:rPr>
        <w:t xml:space="preserve">appliquer </w:t>
      </w:r>
      <w:r w:rsidR="00BF0569">
        <w:rPr>
          <w:lang w:val="fr-FR"/>
        </w:rPr>
        <w:t xml:space="preserve">en tant que </w:t>
      </w:r>
      <w:r w:rsidRPr="009A606F">
        <w:rPr>
          <w:lang w:val="fr-FR"/>
        </w:rPr>
        <w:t xml:space="preserve">coopérative protégée </w:t>
      </w:r>
      <w:r w:rsidR="00746BEF" w:rsidRPr="009A606F">
        <w:rPr>
          <w:lang w:val="fr-FR"/>
        </w:rPr>
        <w:t xml:space="preserve">puisque nous ne remplissons plus les </w:t>
      </w:r>
      <w:r w:rsidR="008D3428" w:rsidRPr="009A606F">
        <w:rPr>
          <w:lang w:val="fr-FR"/>
        </w:rPr>
        <w:t>conditions,</w:t>
      </w:r>
      <w:r w:rsidRPr="009A606F">
        <w:rPr>
          <w:lang w:val="fr-FR"/>
        </w:rPr>
        <w:t xml:space="preserve"> il convient donc d'appliquer 20% au lieu de 10%.</w:t>
      </w:r>
    </w:p>
    <w:p w14:paraId="4E1C944A" w14:textId="0AC30BA9" w:rsidR="001704BC" w:rsidRPr="009A606F" w:rsidRDefault="008D3428" w:rsidP="001704BC">
      <w:pPr>
        <w:rPr>
          <w:lang w:val="fr-FR"/>
        </w:rPr>
      </w:pPr>
      <w:r w:rsidRPr="009A606F">
        <w:rPr>
          <w:lang w:val="fr-FR"/>
        </w:rPr>
        <w:t>Ces sanctions ont une amende de</w:t>
      </w:r>
      <w:r w:rsidR="001704BC" w:rsidRPr="009A606F">
        <w:rPr>
          <w:lang w:val="fr-FR"/>
        </w:rPr>
        <w:t xml:space="preserve"> </w:t>
      </w:r>
      <w:r w:rsidR="00221818" w:rsidRPr="009A606F">
        <w:rPr>
          <w:lang w:val="fr-FR"/>
        </w:rPr>
        <w:t>+</w:t>
      </w:r>
      <w:r w:rsidR="001704BC" w:rsidRPr="009A606F">
        <w:rPr>
          <w:lang w:val="fr-FR"/>
        </w:rPr>
        <w:t>25%.</w:t>
      </w:r>
    </w:p>
    <w:p w14:paraId="5BEF0B1B" w14:textId="7C89F3A1" w:rsidR="00BB4FEE" w:rsidRPr="009A606F" w:rsidRDefault="00BB4FEE" w:rsidP="001704BC">
      <w:pPr>
        <w:rPr>
          <w:lang w:val="fr-FR"/>
        </w:rPr>
      </w:pPr>
    </w:p>
    <w:p w14:paraId="53546C1C" w14:textId="3022A8B3" w:rsidR="00BB4FEE" w:rsidRPr="009A606F" w:rsidRDefault="00BB4FEE" w:rsidP="00BB4FEE">
      <w:pPr>
        <w:pStyle w:val="Style1"/>
        <w:rPr>
          <w:lang w:val="fr-FR"/>
        </w:rPr>
      </w:pPr>
      <w:r w:rsidRPr="009A606F">
        <w:rPr>
          <w:lang w:val="fr-FR"/>
        </w:rPr>
        <w:t>En 2019</w:t>
      </w:r>
    </w:p>
    <w:p w14:paraId="04030268" w14:textId="26E869DC" w:rsidR="006F3564" w:rsidRPr="009A606F" w:rsidRDefault="00F10547" w:rsidP="001704BC">
      <w:pPr>
        <w:rPr>
          <w:lang w:val="fr-FR"/>
        </w:rPr>
      </w:pPr>
      <w:r w:rsidRPr="009A606F">
        <w:rPr>
          <w:lang w:val="fr-FR"/>
        </w:rPr>
        <w:t xml:space="preserve">Nous partons de zéro, toutes les données des années précédentes sont faussées par l'apprentissage qui nous a fait </w:t>
      </w:r>
      <w:r w:rsidR="006F3564" w:rsidRPr="009A606F">
        <w:rPr>
          <w:lang w:val="fr-FR"/>
        </w:rPr>
        <w:t xml:space="preserve">évoluer et changer certains </w:t>
      </w:r>
      <w:r w:rsidR="00BF0569" w:rsidRPr="009A606F">
        <w:rPr>
          <w:lang w:val="fr-FR"/>
        </w:rPr>
        <w:t>paramètres</w:t>
      </w:r>
      <w:r w:rsidRPr="009A606F">
        <w:rPr>
          <w:lang w:val="fr-FR"/>
        </w:rPr>
        <w:t xml:space="preserve">. En mars 2019, toute la transition a été faite pour supprimer toutes les dépenses d'études, </w:t>
      </w:r>
      <w:r w:rsidR="00B01ADC" w:rsidRPr="009A606F">
        <w:rPr>
          <w:lang w:val="fr-FR"/>
        </w:rPr>
        <w:t>même les justifiées</w:t>
      </w:r>
      <w:r w:rsidRPr="009A606F">
        <w:rPr>
          <w:lang w:val="fr-FR"/>
        </w:rPr>
        <w:t xml:space="preserve">. </w:t>
      </w:r>
      <w:r w:rsidR="00B01ADC" w:rsidRPr="009A606F">
        <w:rPr>
          <w:lang w:val="fr-FR"/>
        </w:rPr>
        <w:t>Dans le</w:t>
      </w:r>
      <w:r w:rsidRPr="009A606F">
        <w:rPr>
          <w:lang w:val="fr-FR"/>
        </w:rPr>
        <w:t xml:space="preserve"> doute, nous sommes </w:t>
      </w:r>
      <w:r w:rsidR="003C62DC" w:rsidRPr="009A606F">
        <w:rPr>
          <w:lang w:val="fr-FR"/>
        </w:rPr>
        <w:t>intra</w:t>
      </w:r>
      <w:r w:rsidR="00F27B69" w:rsidRPr="009A606F">
        <w:rPr>
          <w:lang w:val="fr-FR"/>
        </w:rPr>
        <w:t>itables</w:t>
      </w:r>
      <w:r w:rsidRPr="009A606F">
        <w:rPr>
          <w:lang w:val="fr-FR"/>
        </w:rPr>
        <w:t xml:space="preserve"> avec </w:t>
      </w:r>
      <w:r w:rsidR="00F27B69" w:rsidRPr="009A606F">
        <w:rPr>
          <w:lang w:val="fr-FR"/>
        </w:rPr>
        <w:t>ce thème</w:t>
      </w:r>
      <w:r w:rsidRPr="009A606F">
        <w:rPr>
          <w:lang w:val="fr-FR"/>
        </w:rPr>
        <w:t xml:space="preserve">. De nombreux </w:t>
      </w:r>
      <w:r w:rsidR="00F27B69" w:rsidRPr="009A606F">
        <w:rPr>
          <w:lang w:val="fr-FR"/>
        </w:rPr>
        <w:t>membres</w:t>
      </w:r>
      <w:r w:rsidRPr="009A606F">
        <w:rPr>
          <w:lang w:val="fr-FR"/>
        </w:rPr>
        <w:t xml:space="preserve"> mettent fin à leur contrat et deviennent </w:t>
      </w:r>
      <w:r w:rsidR="00F27B69" w:rsidRPr="009A606F">
        <w:rPr>
          <w:lang w:val="fr-FR"/>
        </w:rPr>
        <w:t>indépendants</w:t>
      </w:r>
      <w:r w:rsidRPr="009A606F">
        <w:rPr>
          <w:lang w:val="fr-FR"/>
        </w:rPr>
        <w:t>.</w:t>
      </w:r>
    </w:p>
    <w:p w14:paraId="607F50EC" w14:textId="36EE1860" w:rsidR="00915C95" w:rsidRPr="009A606F" w:rsidRDefault="00F27B69" w:rsidP="001704BC">
      <w:pPr>
        <w:rPr>
          <w:lang w:val="fr-FR"/>
        </w:rPr>
      </w:pPr>
      <w:r w:rsidRPr="009A606F">
        <w:rPr>
          <w:lang w:val="fr-FR"/>
        </w:rPr>
        <w:t xml:space="preserve">On propose une </w:t>
      </w:r>
      <w:r w:rsidR="00BF0569" w:rsidRPr="009A606F">
        <w:rPr>
          <w:lang w:val="fr-FR"/>
        </w:rPr>
        <w:t>stratégie :</w:t>
      </w:r>
    </w:p>
    <w:p w14:paraId="21B44AB3" w14:textId="4B844238" w:rsidR="00EC7583" w:rsidRPr="009A606F" w:rsidRDefault="00BF0569" w:rsidP="00E05C5F">
      <w:pPr>
        <w:pStyle w:val="Prrafodelista"/>
        <w:numPr>
          <w:ilvl w:val="0"/>
          <w:numId w:val="21"/>
        </w:numPr>
        <w:rPr>
          <w:lang w:val="fr-FR"/>
        </w:rPr>
      </w:pPr>
      <w:r w:rsidRPr="009A606F">
        <w:rPr>
          <w:lang w:val="fr-FR"/>
        </w:rPr>
        <w:t>Ambitieuse</w:t>
      </w:r>
    </w:p>
    <w:p w14:paraId="57B9273A" w14:textId="34C4F2F8" w:rsidR="00EC7583" w:rsidRPr="009A606F" w:rsidRDefault="00BF0569" w:rsidP="00E05C5F">
      <w:pPr>
        <w:pStyle w:val="Prrafodelista"/>
        <w:numPr>
          <w:ilvl w:val="0"/>
          <w:numId w:val="21"/>
        </w:numPr>
        <w:rPr>
          <w:lang w:val="fr-FR"/>
        </w:rPr>
      </w:pPr>
      <w:r w:rsidRPr="009A606F">
        <w:rPr>
          <w:lang w:val="fr-FR"/>
        </w:rPr>
        <w:t>Prétentieuse</w:t>
      </w:r>
    </w:p>
    <w:p w14:paraId="4654AE8F" w14:textId="10862491" w:rsidR="006B54F5" w:rsidRPr="009A606F" w:rsidRDefault="00BF0569" w:rsidP="00E05C5F">
      <w:pPr>
        <w:pStyle w:val="Prrafodelista"/>
        <w:numPr>
          <w:ilvl w:val="0"/>
          <w:numId w:val="21"/>
        </w:numPr>
        <w:rPr>
          <w:lang w:val="fr-FR"/>
        </w:rPr>
      </w:pPr>
      <w:r w:rsidRPr="009A606F">
        <w:rPr>
          <w:lang w:val="fr-FR"/>
        </w:rPr>
        <w:t>En</w:t>
      </w:r>
      <w:r w:rsidR="00F27B69" w:rsidRPr="009A606F">
        <w:rPr>
          <w:lang w:val="fr-FR"/>
        </w:rPr>
        <w:t xml:space="preserve"> oubliant les ressources dont nous </w:t>
      </w:r>
      <w:r w:rsidRPr="009A606F">
        <w:rPr>
          <w:lang w:val="fr-FR"/>
        </w:rPr>
        <w:t>disposons</w:t>
      </w:r>
    </w:p>
    <w:p w14:paraId="104EF72B" w14:textId="72CC0869" w:rsidR="00F27B69" w:rsidRPr="009A606F" w:rsidRDefault="00F27B69" w:rsidP="006B54F5">
      <w:pPr>
        <w:rPr>
          <w:lang w:val="fr-FR"/>
        </w:rPr>
      </w:pPr>
      <w:r w:rsidRPr="009A606F">
        <w:rPr>
          <w:lang w:val="fr-FR"/>
        </w:rPr>
        <w:t xml:space="preserve">Nous la </w:t>
      </w:r>
      <w:r w:rsidR="00C50FEB" w:rsidRPr="009A606F">
        <w:rPr>
          <w:lang w:val="fr-FR"/>
        </w:rPr>
        <w:t>réalisons</w:t>
      </w:r>
      <w:r w:rsidRPr="009A606F">
        <w:rPr>
          <w:lang w:val="fr-FR"/>
        </w:rPr>
        <w:t xml:space="preserve"> à 50%, mais la limitation des ressources </w:t>
      </w:r>
      <w:r w:rsidR="00C50FEB" w:rsidRPr="009A606F">
        <w:rPr>
          <w:lang w:val="fr-FR"/>
        </w:rPr>
        <w:t>ne permet pas d’</w:t>
      </w:r>
      <w:r w:rsidR="00BF0569" w:rsidRPr="009A606F">
        <w:rPr>
          <w:lang w:val="fr-FR"/>
        </w:rPr>
        <w:t>atteindre</w:t>
      </w:r>
      <w:r w:rsidR="00C50FEB" w:rsidRPr="009A606F">
        <w:rPr>
          <w:lang w:val="fr-FR"/>
        </w:rPr>
        <w:t xml:space="preserve"> l’objectif</w:t>
      </w:r>
      <w:r w:rsidR="00BF0569">
        <w:rPr>
          <w:lang w:val="fr-FR"/>
        </w:rPr>
        <w:t>.</w:t>
      </w:r>
    </w:p>
    <w:p w14:paraId="2EE62832" w14:textId="7419C140" w:rsidR="00847F55" w:rsidRPr="009A606F" w:rsidRDefault="004C498A" w:rsidP="006B54F5">
      <w:pPr>
        <w:rPr>
          <w:lang w:val="fr-FR"/>
        </w:rPr>
      </w:pPr>
      <w:r w:rsidRPr="009A606F">
        <w:rPr>
          <w:lang w:val="fr-FR"/>
        </w:rPr>
        <w:t xml:space="preserve">Cette stratégie a été </w:t>
      </w:r>
      <w:r w:rsidR="004B4B3B" w:rsidRPr="009A606F">
        <w:rPr>
          <w:lang w:val="fr-FR"/>
        </w:rPr>
        <w:t>coordonnée par David R</w:t>
      </w:r>
      <w:r w:rsidR="00BF0569">
        <w:rPr>
          <w:lang w:val="fr-FR"/>
        </w:rPr>
        <w:t>o</w:t>
      </w:r>
      <w:r w:rsidR="004B4B3B" w:rsidRPr="009A606F">
        <w:rPr>
          <w:lang w:val="fr-FR"/>
        </w:rPr>
        <w:t xml:space="preserve">bles et José Manuel, qui n’ont pas </w:t>
      </w:r>
      <w:r w:rsidR="00181BFF" w:rsidRPr="009A606F">
        <w:rPr>
          <w:lang w:val="fr-FR"/>
        </w:rPr>
        <w:t>pris en compte l’équipe.</w:t>
      </w:r>
    </w:p>
    <w:p w14:paraId="0D6E3651" w14:textId="1A4A23A1" w:rsidR="00181BFF" w:rsidRPr="009A606F" w:rsidRDefault="00BF0569" w:rsidP="006B54F5">
      <w:pPr>
        <w:rPr>
          <w:lang w:val="fr-FR"/>
        </w:rPr>
      </w:pPr>
      <w:r w:rsidRPr="009A606F">
        <w:rPr>
          <w:lang w:val="fr-FR"/>
        </w:rPr>
        <w:t>Concernant</w:t>
      </w:r>
      <w:r w:rsidR="00181BFF" w:rsidRPr="009A606F">
        <w:rPr>
          <w:lang w:val="fr-FR"/>
        </w:rPr>
        <w:t xml:space="preserve"> Smart IB, </w:t>
      </w:r>
      <w:r w:rsidR="00160C6F" w:rsidRPr="009A606F">
        <w:rPr>
          <w:lang w:val="fr-FR"/>
        </w:rPr>
        <w:t xml:space="preserve">les </w:t>
      </w:r>
      <w:r w:rsidRPr="009A606F">
        <w:rPr>
          <w:lang w:val="fr-FR"/>
        </w:rPr>
        <w:t>délégations</w:t>
      </w:r>
      <w:r w:rsidR="00160C6F" w:rsidRPr="009A606F">
        <w:rPr>
          <w:lang w:val="fr-FR"/>
        </w:rPr>
        <w:t xml:space="preserve"> savaient que ces chiffres </w:t>
      </w:r>
      <w:r w:rsidR="00642906" w:rsidRPr="009A606F">
        <w:rPr>
          <w:lang w:val="fr-FR"/>
        </w:rPr>
        <w:t xml:space="preserve">n’étaient pas </w:t>
      </w:r>
      <w:r w:rsidRPr="009A606F">
        <w:rPr>
          <w:lang w:val="fr-FR"/>
        </w:rPr>
        <w:t>réalistes</w:t>
      </w:r>
      <w:r w:rsidR="00642906" w:rsidRPr="009A606F">
        <w:rPr>
          <w:lang w:val="fr-FR"/>
        </w:rPr>
        <w:t xml:space="preserve"> car :</w:t>
      </w:r>
    </w:p>
    <w:p w14:paraId="722AF1F8" w14:textId="21E061A3" w:rsidR="00140BF6" w:rsidRPr="009A606F" w:rsidRDefault="006674F3" w:rsidP="00140BF6">
      <w:pPr>
        <w:pStyle w:val="Prrafodelista"/>
        <w:numPr>
          <w:ilvl w:val="0"/>
          <w:numId w:val="22"/>
        </w:numPr>
        <w:rPr>
          <w:lang w:val="fr-FR"/>
        </w:rPr>
      </w:pPr>
      <w:r w:rsidRPr="009A606F">
        <w:rPr>
          <w:lang w:val="fr-FR"/>
        </w:rPr>
        <w:t xml:space="preserve">On </w:t>
      </w:r>
      <w:r w:rsidR="00B237C8" w:rsidRPr="009A606F">
        <w:rPr>
          <w:lang w:val="fr-FR"/>
        </w:rPr>
        <w:t xml:space="preserve">ne </w:t>
      </w:r>
      <w:r w:rsidRPr="009A606F">
        <w:rPr>
          <w:lang w:val="fr-FR"/>
        </w:rPr>
        <w:t>prend</w:t>
      </w:r>
      <w:r w:rsidR="00B237C8" w:rsidRPr="009A606F">
        <w:rPr>
          <w:lang w:val="fr-FR"/>
        </w:rPr>
        <w:t xml:space="preserve"> pas en compte la tendance annuelle de facturation (juin, juillet et août l’activité baisse beaucoup) et mai est le mois le plus fo</w:t>
      </w:r>
      <w:r w:rsidR="007B721A" w:rsidRPr="009A606F">
        <w:rPr>
          <w:lang w:val="fr-FR"/>
        </w:rPr>
        <w:t>rt</w:t>
      </w:r>
    </w:p>
    <w:p w14:paraId="1EA80D60" w14:textId="51508F6F" w:rsidR="006674F3" w:rsidRPr="009A606F" w:rsidRDefault="006674F3" w:rsidP="00140BF6">
      <w:pPr>
        <w:pStyle w:val="Prrafodelista"/>
        <w:numPr>
          <w:ilvl w:val="0"/>
          <w:numId w:val="22"/>
        </w:numPr>
        <w:rPr>
          <w:lang w:val="fr-FR"/>
        </w:rPr>
      </w:pPr>
      <w:r w:rsidRPr="009A606F">
        <w:rPr>
          <w:lang w:val="fr-FR"/>
        </w:rPr>
        <w:t xml:space="preserve">Pas de </w:t>
      </w:r>
      <w:r w:rsidR="00942F57" w:rsidRPr="009A606F">
        <w:rPr>
          <w:lang w:val="fr-FR"/>
        </w:rPr>
        <w:t xml:space="preserve">vision </w:t>
      </w:r>
      <w:r w:rsidR="00CC35EB" w:rsidRPr="009A606F">
        <w:rPr>
          <w:lang w:val="fr-FR"/>
        </w:rPr>
        <w:t>sur le temps</w:t>
      </w:r>
      <w:r w:rsidR="00DB566F" w:rsidRPr="009A606F">
        <w:rPr>
          <w:lang w:val="fr-FR"/>
        </w:rPr>
        <w:t xml:space="preserve"> entre</w:t>
      </w:r>
      <w:r w:rsidRPr="009A606F">
        <w:rPr>
          <w:lang w:val="fr-FR"/>
        </w:rPr>
        <w:t xml:space="preserve"> </w:t>
      </w:r>
      <w:r w:rsidR="00942F57" w:rsidRPr="009A606F">
        <w:rPr>
          <w:lang w:val="fr-FR"/>
        </w:rPr>
        <w:t>la</w:t>
      </w:r>
      <w:r w:rsidRPr="009A606F">
        <w:rPr>
          <w:lang w:val="fr-FR"/>
        </w:rPr>
        <w:t xml:space="preserve"> captation et </w:t>
      </w:r>
      <w:r w:rsidR="00942F57" w:rsidRPr="009A606F">
        <w:rPr>
          <w:lang w:val="fr-FR"/>
        </w:rPr>
        <w:t>la transformation en rentrées</w:t>
      </w:r>
      <w:r w:rsidR="004C4684" w:rsidRPr="009A606F">
        <w:rPr>
          <w:lang w:val="fr-FR"/>
        </w:rPr>
        <w:t xml:space="preserve">. Il faut 3 mois </w:t>
      </w:r>
      <w:r w:rsidR="00BF0569">
        <w:rPr>
          <w:lang w:val="fr-FR"/>
        </w:rPr>
        <w:t>en</w:t>
      </w:r>
      <w:r w:rsidR="004C4684" w:rsidRPr="009A606F">
        <w:rPr>
          <w:lang w:val="fr-FR"/>
        </w:rPr>
        <w:t xml:space="preserve"> moyenne entre le moment où une personne </w:t>
      </w:r>
      <w:r w:rsidR="00F0149F" w:rsidRPr="009A606F">
        <w:rPr>
          <w:lang w:val="fr-FR"/>
        </w:rPr>
        <w:t>vient s’informer</w:t>
      </w:r>
      <w:r w:rsidR="004C4684" w:rsidRPr="009A606F">
        <w:rPr>
          <w:lang w:val="fr-FR"/>
        </w:rPr>
        <w:t xml:space="preserve"> et </w:t>
      </w:r>
      <w:r w:rsidR="00432901" w:rsidRPr="009A606F">
        <w:rPr>
          <w:lang w:val="fr-FR"/>
        </w:rPr>
        <w:t>où elle commence à facturer</w:t>
      </w:r>
      <w:r w:rsidR="003B06E5" w:rsidRPr="009A606F">
        <w:rPr>
          <w:lang w:val="fr-FR"/>
        </w:rPr>
        <w:t>. C’est le moment que nous passons avec elles pour parler de devis et de leur activité.</w:t>
      </w:r>
    </w:p>
    <w:p w14:paraId="4B02CB05" w14:textId="7F3904E6" w:rsidR="003B06E5" w:rsidRPr="009A606F" w:rsidRDefault="003B06E5" w:rsidP="00140BF6">
      <w:pPr>
        <w:pStyle w:val="Prrafodelista"/>
        <w:numPr>
          <w:ilvl w:val="0"/>
          <w:numId w:val="22"/>
        </w:numPr>
        <w:rPr>
          <w:lang w:val="fr-FR"/>
        </w:rPr>
      </w:pPr>
      <w:r w:rsidRPr="009A606F">
        <w:rPr>
          <w:lang w:val="fr-FR"/>
        </w:rPr>
        <w:t xml:space="preserve">Pas de prise en compte des ressources </w:t>
      </w:r>
      <w:r w:rsidR="00107A77" w:rsidRPr="009A606F">
        <w:rPr>
          <w:lang w:val="fr-FR"/>
        </w:rPr>
        <w:t>humaines dont nous disposions</w:t>
      </w:r>
    </w:p>
    <w:p w14:paraId="7D1836AC" w14:textId="1A9B729D" w:rsidR="00107A77" w:rsidRPr="009A606F" w:rsidRDefault="00107A77" w:rsidP="00140BF6">
      <w:pPr>
        <w:pStyle w:val="Prrafodelista"/>
        <w:numPr>
          <w:ilvl w:val="0"/>
          <w:numId w:val="22"/>
        </w:numPr>
        <w:rPr>
          <w:lang w:val="fr-FR"/>
        </w:rPr>
      </w:pPr>
      <w:r w:rsidRPr="009A606F">
        <w:rPr>
          <w:lang w:val="fr-FR"/>
        </w:rPr>
        <w:t xml:space="preserve">Pas de prise en compte </w:t>
      </w:r>
      <w:r w:rsidR="0046617F" w:rsidRPr="009A606F">
        <w:rPr>
          <w:lang w:val="fr-FR"/>
        </w:rPr>
        <w:t xml:space="preserve">de </w:t>
      </w:r>
      <w:r w:rsidR="00DB566F" w:rsidRPr="009A606F">
        <w:rPr>
          <w:lang w:val="fr-FR"/>
        </w:rPr>
        <w:t xml:space="preserve">la mauvaise image </w:t>
      </w:r>
      <w:r w:rsidR="0046617F" w:rsidRPr="009A606F">
        <w:rPr>
          <w:lang w:val="fr-FR"/>
        </w:rPr>
        <w:t xml:space="preserve">que nous traînons </w:t>
      </w:r>
      <w:r w:rsidR="00DB566F" w:rsidRPr="009A606F">
        <w:rPr>
          <w:lang w:val="fr-FR"/>
        </w:rPr>
        <w:t xml:space="preserve">et du </w:t>
      </w:r>
      <w:r w:rsidR="00E65665" w:rsidRPr="009A606F">
        <w:rPr>
          <w:lang w:val="fr-FR"/>
        </w:rPr>
        <w:t>positionnement</w:t>
      </w:r>
      <w:r w:rsidR="00DB566F" w:rsidRPr="009A606F">
        <w:rPr>
          <w:lang w:val="fr-FR"/>
        </w:rPr>
        <w:t xml:space="preserve"> que nous devons </w:t>
      </w:r>
      <w:r w:rsidR="00E65665" w:rsidRPr="009A606F">
        <w:rPr>
          <w:lang w:val="fr-FR"/>
        </w:rPr>
        <w:t>récupérer</w:t>
      </w:r>
    </w:p>
    <w:p w14:paraId="082646FF" w14:textId="0695C07C" w:rsidR="00E12C81" w:rsidRPr="009A606F" w:rsidRDefault="00E12C81" w:rsidP="00E12C81">
      <w:pPr>
        <w:rPr>
          <w:lang w:val="fr-FR"/>
        </w:rPr>
      </w:pPr>
    </w:p>
    <w:sectPr w:rsidR="00E12C81" w:rsidRPr="009A606F" w:rsidSect="0046617F"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17" w:right="1701" w:bottom="1417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D9CE5" w14:textId="77777777" w:rsidR="001E6AEE" w:rsidRDefault="001E6AEE" w:rsidP="00B42E07">
      <w:r>
        <w:separator/>
      </w:r>
    </w:p>
  </w:endnote>
  <w:endnote w:type="continuationSeparator" w:id="0">
    <w:p w14:paraId="631F7FE8" w14:textId="77777777" w:rsidR="001E6AEE" w:rsidRDefault="001E6AEE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7295C10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8BDC1FB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AE16A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1BE8DD23" wp14:editId="4F78539E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79"/>
      <w:gridCol w:w="4319"/>
    </w:tblGrid>
    <w:tr w:rsidR="00763DAA" w14:paraId="575031C7" w14:textId="77777777" w:rsidTr="00763DAA">
      <w:trPr>
        <w:jc w:val="right"/>
      </w:trPr>
      <w:tc>
        <w:tcPr>
          <w:tcW w:w="4555" w:type="dxa"/>
          <w:vAlign w:val="bottom"/>
        </w:tcPr>
        <w:p w14:paraId="1A4EB309" w14:textId="24BC8352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583729EC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3A92807A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3C2D7" w14:textId="77777777" w:rsidR="001E6AEE" w:rsidRDefault="001E6AEE" w:rsidP="00B42E07">
      <w:r>
        <w:separator/>
      </w:r>
    </w:p>
  </w:footnote>
  <w:footnote w:type="continuationSeparator" w:id="0">
    <w:p w14:paraId="5DCDAF7C" w14:textId="77777777" w:rsidR="001E6AEE" w:rsidRDefault="001E6AEE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856FF" w14:textId="77777777" w:rsidR="005C0573" w:rsidRDefault="005C0573" w:rsidP="00B42E07">
    <w:r>
      <w:rPr>
        <w:noProof/>
        <w:lang w:eastAsia="fr-FR"/>
      </w:rPr>
      <w:drawing>
        <wp:inline distT="0" distB="0" distL="0" distR="0" wp14:anchorId="562CAE50" wp14:editId="0B280BB5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088E64BC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2F3202"/>
    <w:multiLevelType w:val="hybridMultilevel"/>
    <w:tmpl w:val="4B880EF4"/>
    <w:lvl w:ilvl="0" w:tplc="F8EAC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E22227"/>
    <w:multiLevelType w:val="hybridMultilevel"/>
    <w:tmpl w:val="E376EA90"/>
    <w:lvl w:ilvl="0" w:tplc="4058C3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96D7E8A"/>
    <w:multiLevelType w:val="hybridMultilevel"/>
    <w:tmpl w:val="56124270"/>
    <w:lvl w:ilvl="0" w:tplc="F8EAC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7E98"/>
    <w:multiLevelType w:val="hybridMultilevel"/>
    <w:tmpl w:val="C2722C88"/>
    <w:lvl w:ilvl="0" w:tplc="4058C3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28A0B1E"/>
    <w:multiLevelType w:val="hybridMultilevel"/>
    <w:tmpl w:val="7026E7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B613F45"/>
    <w:multiLevelType w:val="hybridMultilevel"/>
    <w:tmpl w:val="DBD281C0"/>
    <w:lvl w:ilvl="0" w:tplc="4058C3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418BA"/>
    <w:multiLevelType w:val="hybridMultilevel"/>
    <w:tmpl w:val="A0B60F98"/>
    <w:lvl w:ilvl="0" w:tplc="0C0A000B">
      <w:start w:val="1"/>
      <w:numFmt w:val="bullet"/>
      <w:lvlText w:val=""/>
      <w:lvlJc w:val="left"/>
      <w:pPr>
        <w:ind w:left="1778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0" w15:restartNumberingAfterBreak="0">
    <w:nsid w:val="3FEA41F4"/>
    <w:multiLevelType w:val="hybridMultilevel"/>
    <w:tmpl w:val="99EC9A16"/>
    <w:lvl w:ilvl="0" w:tplc="4058C3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2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F8944B4"/>
    <w:multiLevelType w:val="hybridMultilevel"/>
    <w:tmpl w:val="EA9E4F00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96067B9"/>
    <w:multiLevelType w:val="hybridMultilevel"/>
    <w:tmpl w:val="D1F0A1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C24D2"/>
    <w:multiLevelType w:val="hybridMultilevel"/>
    <w:tmpl w:val="895E66B0"/>
    <w:lvl w:ilvl="0" w:tplc="4058C34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4901240"/>
    <w:multiLevelType w:val="hybridMultilevel"/>
    <w:tmpl w:val="A46C4C18"/>
    <w:lvl w:ilvl="0" w:tplc="4058C3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9F0332E"/>
    <w:multiLevelType w:val="hybridMultilevel"/>
    <w:tmpl w:val="392A5048"/>
    <w:lvl w:ilvl="0" w:tplc="F8EAC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4"/>
  </w:num>
  <w:num w:numId="13">
    <w:abstractNumId w:val="22"/>
  </w:num>
  <w:num w:numId="14">
    <w:abstractNumId w:val="21"/>
  </w:num>
  <w:num w:numId="15">
    <w:abstractNumId w:val="19"/>
  </w:num>
  <w:num w:numId="16">
    <w:abstractNumId w:val="20"/>
  </w:num>
  <w:num w:numId="17">
    <w:abstractNumId w:val="16"/>
  </w:num>
  <w:num w:numId="18">
    <w:abstractNumId w:val="18"/>
  </w:num>
  <w:num w:numId="19">
    <w:abstractNumId w:val="27"/>
  </w:num>
  <w:num w:numId="20">
    <w:abstractNumId w:val="23"/>
  </w:num>
  <w:num w:numId="21">
    <w:abstractNumId w:val="25"/>
  </w:num>
  <w:num w:numId="22">
    <w:abstractNumId w:val="26"/>
  </w:num>
  <w:num w:numId="23">
    <w:abstractNumId w:val="15"/>
  </w:num>
  <w:num w:numId="24">
    <w:abstractNumId w:val="12"/>
  </w:num>
  <w:num w:numId="25">
    <w:abstractNumId w:val="13"/>
  </w:num>
  <w:num w:numId="26">
    <w:abstractNumId w:val="11"/>
  </w:num>
  <w:num w:numId="27">
    <w:abstractNumId w:val="24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AEE"/>
    <w:rsid w:val="0000112E"/>
    <w:rsid w:val="00004930"/>
    <w:rsid w:val="00005692"/>
    <w:rsid w:val="000131EB"/>
    <w:rsid w:val="00013CA5"/>
    <w:rsid w:val="0003297A"/>
    <w:rsid w:val="000379C9"/>
    <w:rsid w:val="0006151E"/>
    <w:rsid w:val="00083E02"/>
    <w:rsid w:val="000A0659"/>
    <w:rsid w:val="000B63C6"/>
    <w:rsid w:val="000C2011"/>
    <w:rsid w:val="00100C7D"/>
    <w:rsid w:val="00104AC7"/>
    <w:rsid w:val="00107A77"/>
    <w:rsid w:val="00120CB3"/>
    <w:rsid w:val="001371BE"/>
    <w:rsid w:val="00140BF6"/>
    <w:rsid w:val="001525AC"/>
    <w:rsid w:val="001546D4"/>
    <w:rsid w:val="00160C6F"/>
    <w:rsid w:val="001653D4"/>
    <w:rsid w:val="001704BC"/>
    <w:rsid w:val="001722E1"/>
    <w:rsid w:val="0017327F"/>
    <w:rsid w:val="001777AC"/>
    <w:rsid w:val="00181BFF"/>
    <w:rsid w:val="001948CB"/>
    <w:rsid w:val="001A450D"/>
    <w:rsid w:val="001B6B92"/>
    <w:rsid w:val="001C0F93"/>
    <w:rsid w:val="001C6F27"/>
    <w:rsid w:val="001D153A"/>
    <w:rsid w:val="001D2C51"/>
    <w:rsid w:val="001D5694"/>
    <w:rsid w:val="001E188D"/>
    <w:rsid w:val="001E2435"/>
    <w:rsid w:val="001E6AEE"/>
    <w:rsid w:val="001F5110"/>
    <w:rsid w:val="00201B45"/>
    <w:rsid w:val="00203BDD"/>
    <w:rsid w:val="00212DE5"/>
    <w:rsid w:val="00215C45"/>
    <w:rsid w:val="00220756"/>
    <w:rsid w:val="00221818"/>
    <w:rsid w:val="002240D2"/>
    <w:rsid w:val="00240E37"/>
    <w:rsid w:val="00246205"/>
    <w:rsid w:val="00247C7C"/>
    <w:rsid w:val="00253873"/>
    <w:rsid w:val="00262BC1"/>
    <w:rsid w:val="00267D4C"/>
    <w:rsid w:val="002713BD"/>
    <w:rsid w:val="00276213"/>
    <w:rsid w:val="002932C2"/>
    <w:rsid w:val="00293798"/>
    <w:rsid w:val="002A0B54"/>
    <w:rsid w:val="002B11D8"/>
    <w:rsid w:val="002C6451"/>
    <w:rsid w:val="002D7266"/>
    <w:rsid w:val="002E0F71"/>
    <w:rsid w:val="002F3B4F"/>
    <w:rsid w:val="00300327"/>
    <w:rsid w:val="00300DD7"/>
    <w:rsid w:val="00324900"/>
    <w:rsid w:val="003249F4"/>
    <w:rsid w:val="003254D4"/>
    <w:rsid w:val="003311CF"/>
    <w:rsid w:val="003467C1"/>
    <w:rsid w:val="0036086B"/>
    <w:rsid w:val="003776BE"/>
    <w:rsid w:val="00380D7B"/>
    <w:rsid w:val="003818A8"/>
    <w:rsid w:val="003849FB"/>
    <w:rsid w:val="00392742"/>
    <w:rsid w:val="00393E99"/>
    <w:rsid w:val="003A2BDB"/>
    <w:rsid w:val="003A3B51"/>
    <w:rsid w:val="003A55BE"/>
    <w:rsid w:val="003B06E5"/>
    <w:rsid w:val="003B7FD9"/>
    <w:rsid w:val="003C02A2"/>
    <w:rsid w:val="003C2D34"/>
    <w:rsid w:val="003C62DC"/>
    <w:rsid w:val="003D1A91"/>
    <w:rsid w:val="003D49EC"/>
    <w:rsid w:val="003D54FB"/>
    <w:rsid w:val="003F0C21"/>
    <w:rsid w:val="003F1BD4"/>
    <w:rsid w:val="00414DF8"/>
    <w:rsid w:val="00426130"/>
    <w:rsid w:val="00432901"/>
    <w:rsid w:val="00433A34"/>
    <w:rsid w:val="00433E5C"/>
    <w:rsid w:val="00441B68"/>
    <w:rsid w:val="004466F7"/>
    <w:rsid w:val="00446CA9"/>
    <w:rsid w:val="00454F22"/>
    <w:rsid w:val="0046617F"/>
    <w:rsid w:val="00472002"/>
    <w:rsid w:val="00474C2B"/>
    <w:rsid w:val="0048024A"/>
    <w:rsid w:val="00481520"/>
    <w:rsid w:val="0048252B"/>
    <w:rsid w:val="00494064"/>
    <w:rsid w:val="004A1BB9"/>
    <w:rsid w:val="004A3DFA"/>
    <w:rsid w:val="004A4747"/>
    <w:rsid w:val="004A641C"/>
    <w:rsid w:val="004B4B3B"/>
    <w:rsid w:val="004C4684"/>
    <w:rsid w:val="004C498A"/>
    <w:rsid w:val="004D7103"/>
    <w:rsid w:val="004E72EC"/>
    <w:rsid w:val="00500659"/>
    <w:rsid w:val="00507023"/>
    <w:rsid w:val="0051278C"/>
    <w:rsid w:val="00521B3E"/>
    <w:rsid w:val="00523588"/>
    <w:rsid w:val="005443C6"/>
    <w:rsid w:val="00545E37"/>
    <w:rsid w:val="005600F0"/>
    <w:rsid w:val="00563EA2"/>
    <w:rsid w:val="005724BD"/>
    <w:rsid w:val="0058054F"/>
    <w:rsid w:val="005816CB"/>
    <w:rsid w:val="00590F98"/>
    <w:rsid w:val="005C0573"/>
    <w:rsid w:val="005C4705"/>
    <w:rsid w:val="005C59B7"/>
    <w:rsid w:val="005D5E58"/>
    <w:rsid w:val="005E6808"/>
    <w:rsid w:val="005F0454"/>
    <w:rsid w:val="005F6E1E"/>
    <w:rsid w:val="005F7D0D"/>
    <w:rsid w:val="006023B3"/>
    <w:rsid w:val="00605CB9"/>
    <w:rsid w:val="006131E1"/>
    <w:rsid w:val="006223D2"/>
    <w:rsid w:val="00630DD6"/>
    <w:rsid w:val="00631AF3"/>
    <w:rsid w:val="00636D23"/>
    <w:rsid w:val="00640FB5"/>
    <w:rsid w:val="00642906"/>
    <w:rsid w:val="00651C64"/>
    <w:rsid w:val="00654F15"/>
    <w:rsid w:val="006674F3"/>
    <w:rsid w:val="00676311"/>
    <w:rsid w:val="00680270"/>
    <w:rsid w:val="006853AD"/>
    <w:rsid w:val="00694E42"/>
    <w:rsid w:val="006B2C38"/>
    <w:rsid w:val="006B54F5"/>
    <w:rsid w:val="006B73D7"/>
    <w:rsid w:val="006C060E"/>
    <w:rsid w:val="006C3A6B"/>
    <w:rsid w:val="006C6EA8"/>
    <w:rsid w:val="006D34FA"/>
    <w:rsid w:val="006E1E36"/>
    <w:rsid w:val="006E63D8"/>
    <w:rsid w:val="006F3564"/>
    <w:rsid w:val="006F6CD2"/>
    <w:rsid w:val="00725B5B"/>
    <w:rsid w:val="007349AE"/>
    <w:rsid w:val="00744ADA"/>
    <w:rsid w:val="00746324"/>
    <w:rsid w:val="00746BEF"/>
    <w:rsid w:val="007561D9"/>
    <w:rsid w:val="00763DAA"/>
    <w:rsid w:val="007647C7"/>
    <w:rsid w:val="00767D8B"/>
    <w:rsid w:val="00770B6D"/>
    <w:rsid w:val="0077208A"/>
    <w:rsid w:val="0077228E"/>
    <w:rsid w:val="00774B78"/>
    <w:rsid w:val="007831E4"/>
    <w:rsid w:val="0078552E"/>
    <w:rsid w:val="00786B8C"/>
    <w:rsid w:val="00787A15"/>
    <w:rsid w:val="007948CA"/>
    <w:rsid w:val="00794FD7"/>
    <w:rsid w:val="007B4D0B"/>
    <w:rsid w:val="007B5809"/>
    <w:rsid w:val="007B6F28"/>
    <w:rsid w:val="007B721A"/>
    <w:rsid w:val="007D3F0D"/>
    <w:rsid w:val="007D428F"/>
    <w:rsid w:val="007F14A8"/>
    <w:rsid w:val="007F1B37"/>
    <w:rsid w:val="007F4FF0"/>
    <w:rsid w:val="00805C89"/>
    <w:rsid w:val="00813BED"/>
    <w:rsid w:val="008224FE"/>
    <w:rsid w:val="008305FF"/>
    <w:rsid w:val="0083218E"/>
    <w:rsid w:val="00832BD4"/>
    <w:rsid w:val="0083533E"/>
    <w:rsid w:val="00836FDB"/>
    <w:rsid w:val="00840106"/>
    <w:rsid w:val="00840601"/>
    <w:rsid w:val="00847F55"/>
    <w:rsid w:val="008559F5"/>
    <w:rsid w:val="00866D13"/>
    <w:rsid w:val="00884E1F"/>
    <w:rsid w:val="00891AB0"/>
    <w:rsid w:val="00896A52"/>
    <w:rsid w:val="008A2480"/>
    <w:rsid w:val="008A2E4A"/>
    <w:rsid w:val="008A5D86"/>
    <w:rsid w:val="008C3A58"/>
    <w:rsid w:val="008C7D94"/>
    <w:rsid w:val="008D1C67"/>
    <w:rsid w:val="008D3428"/>
    <w:rsid w:val="008F2341"/>
    <w:rsid w:val="0091330A"/>
    <w:rsid w:val="0091490A"/>
    <w:rsid w:val="00915C95"/>
    <w:rsid w:val="009171F8"/>
    <w:rsid w:val="00922278"/>
    <w:rsid w:val="00934FCC"/>
    <w:rsid w:val="00942F57"/>
    <w:rsid w:val="00953C1A"/>
    <w:rsid w:val="0095645D"/>
    <w:rsid w:val="009771DF"/>
    <w:rsid w:val="00977CE9"/>
    <w:rsid w:val="009814AB"/>
    <w:rsid w:val="00984962"/>
    <w:rsid w:val="0099056B"/>
    <w:rsid w:val="00991405"/>
    <w:rsid w:val="009953BE"/>
    <w:rsid w:val="009A606F"/>
    <w:rsid w:val="009B03A3"/>
    <w:rsid w:val="009B250D"/>
    <w:rsid w:val="009B7EFA"/>
    <w:rsid w:val="009C5D36"/>
    <w:rsid w:val="009E24CE"/>
    <w:rsid w:val="009E2981"/>
    <w:rsid w:val="009F73C1"/>
    <w:rsid w:val="00A2222E"/>
    <w:rsid w:val="00A238B2"/>
    <w:rsid w:val="00A252A3"/>
    <w:rsid w:val="00A274CD"/>
    <w:rsid w:val="00A42917"/>
    <w:rsid w:val="00A43C7C"/>
    <w:rsid w:val="00A44BC0"/>
    <w:rsid w:val="00A82777"/>
    <w:rsid w:val="00A9540E"/>
    <w:rsid w:val="00A967A4"/>
    <w:rsid w:val="00AA10AD"/>
    <w:rsid w:val="00AA5A35"/>
    <w:rsid w:val="00AA6F76"/>
    <w:rsid w:val="00AB7214"/>
    <w:rsid w:val="00AC36BD"/>
    <w:rsid w:val="00AC6B94"/>
    <w:rsid w:val="00AC7521"/>
    <w:rsid w:val="00AE24F5"/>
    <w:rsid w:val="00AE786F"/>
    <w:rsid w:val="00B01ADC"/>
    <w:rsid w:val="00B102AE"/>
    <w:rsid w:val="00B116F4"/>
    <w:rsid w:val="00B12863"/>
    <w:rsid w:val="00B15F61"/>
    <w:rsid w:val="00B173AA"/>
    <w:rsid w:val="00B209F3"/>
    <w:rsid w:val="00B237C8"/>
    <w:rsid w:val="00B24484"/>
    <w:rsid w:val="00B37A67"/>
    <w:rsid w:val="00B40099"/>
    <w:rsid w:val="00B424D0"/>
    <w:rsid w:val="00B42E07"/>
    <w:rsid w:val="00B45CAB"/>
    <w:rsid w:val="00B5264D"/>
    <w:rsid w:val="00B55E25"/>
    <w:rsid w:val="00B60882"/>
    <w:rsid w:val="00B6291C"/>
    <w:rsid w:val="00B707BA"/>
    <w:rsid w:val="00B76CAA"/>
    <w:rsid w:val="00B82084"/>
    <w:rsid w:val="00B82B4B"/>
    <w:rsid w:val="00B91004"/>
    <w:rsid w:val="00B94689"/>
    <w:rsid w:val="00B95A02"/>
    <w:rsid w:val="00BA4DE1"/>
    <w:rsid w:val="00BA60B9"/>
    <w:rsid w:val="00BB4FEE"/>
    <w:rsid w:val="00BB6F91"/>
    <w:rsid w:val="00BE18A6"/>
    <w:rsid w:val="00BE285F"/>
    <w:rsid w:val="00BF0569"/>
    <w:rsid w:val="00BF5349"/>
    <w:rsid w:val="00C04BC7"/>
    <w:rsid w:val="00C270E5"/>
    <w:rsid w:val="00C334A8"/>
    <w:rsid w:val="00C4007A"/>
    <w:rsid w:val="00C44235"/>
    <w:rsid w:val="00C50FEB"/>
    <w:rsid w:val="00C51F71"/>
    <w:rsid w:val="00C554ED"/>
    <w:rsid w:val="00C63601"/>
    <w:rsid w:val="00C63BDB"/>
    <w:rsid w:val="00C65707"/>
    <w:rsid w:val="00C66673"/>
    <w:rsid w:val="00C70554"/>
    <w:rsid w:val="00C729AE"/>
    <w:rsid w:val="00C73E17"/>
    <w:rsid w:val="00C74F24"/>
    <w:rsid w:val="00C84BE7"/>
    <w:rsid w:val="00C91433"/>
    <w:rsid w:val="00C92787"/>
    <w:rsid w:val="00C94835"/>
    <w:rsid w:val="00CA1B67"/>
    <w:rsid w:val="00CA2B8E"/>
    <w:rsid w:val="00CA3E30"/>
    <w:rsid w:val="00CA4D34"/>
    <w:rsid w:val="00CA64C5"/>
    <w:rsid w:val="00CA7737"/>
    <w:rsid w:val="00CB39AA"/>
    <w:rsid w:val="00CB7B6C"/>
    <w:rsid w:val="00CC35EB"/>
    <w:rsid w:val="00CC536E"/>
    <w:rsid w:val="00CD5036"/>
    <w:rsid w:val="00CD60FD"/>
    <w:rsid w:val="00CE18B5"/>
    <w:rsid w:val="00CE2791"/>
    <w:rsid w:val="00CE4318"/>
    <w:rsid w:val="00CE6964"/>
    <w:rsid w:val="00D071D1"/>
    <w:rsid w:val="00D110B5"/>
    <w:rsid w:val="00D15A27"/>
    <w:rsid w:val="00D3134A"/>
    <w:rsid w:val="00D37465"/>
    <w:rsid w:val="00D4248E"/>
    <w:rsid w:val="00D4260D"/>
    <w:rsid w:val="00D46F2C"/>
    <w:rsid w:val="00D557CB"/>
    <w:rsid w:val="00D62438"/>
    <w:rsid w:val="00D64C13"/>
    <w:rsid w:val="00DB566F"/>
    <w:rsid w:val="00DC2374"/>
    <w:rsid w:val="00DC5046"/>
    <w:rsid w:val="00DC6A0A"/>
    <w:rsid w:val="00DD6BB5"/>
    <w:rsid w:val="00DD7530"/>
    <w:rsid w:val="00DE4B58"/>
    <w:rsid w:val="00DE51DF"/>
    <w:rsid w:val="00DE5870"/>
    <w:rsid w:val="00DE61BB"/>
    <w:rsid w:val="00DF3CFD"/>
    <w:rsid w:val="00DF3D49"/>
    <w:rsid w:val="00E05C5F"/>
    <w:rsid w:val="00E1072E"/>
    <w:rsid w:val="00E10F48"/>
    <w:rsid w:val="00E12C81"/>
    <w:rsid w:val="00E13132"/>
    <w:rsid w:val="00E256FB"/>
    <w:rsid w:val="00E36095"/>
    <w:rsid w:val="00E47A13"/>
    <w:rsid w:val="00E5355B"/>
    <w:rsid w:val="00E65665"/>
    <w:rsid w:val="00E75381"/>
    <w:rsid w:val="00E76E9B"/>
    <w:rsid w:val="00E81B1B"/>
    <w:rsid w:val="00E86E59"/>
    <w:rsid w:val="00E877C5"/>
    <w:rsid w:val="00E92E22"/>
    <w:rsid w:val="00E92F24"/>
    <w:rsid w:val="00E94943"/>
    <w:rsid w:val="00EA0F4B"/>
    <w:rsid w:val="00EB24E2"/>
    <w:rsid w:val="00EB59A8"/>
    <w:rsid w:val="00EB6E70"/>
    <w:rsid w:val="00EC446D"/>
    <w:rsid w:val="00EC7583"/>
    <w:rsid w:val="00ED45E2"/>
    <w:rsid w:val="00EF5C0F"/>
    <w:rsid w:val="00F0149F"/>
    <w:rsid w:val="00F07846"/>
    <w:rsid w:val="00F10547"/>
    <w:rsid w:val="00F1356A"/>
    <w:rsid w:val="00F27B69"/>
    <w:rsid w:val="00F3363B"/>
    <w:rsid w:val="00F42947"/>
    <w:rsid w:val="00F4650C"/>
    <w:rsid w:val="00F56052"/>
    <w:rsid w:val="00F659C2"/>
    <w:rsid w:val="00F673EB"/>
    <w:rsid w:val="00F67C25"/>
    <w:rsid w:val="00F71BED"/>
    <w:rsid w:val="00F74F41"/>
    <w:rsid w:val="00F77234"/>
    <w:rsid w:val="00F916CB"/>
    <w:rsid w:val="00F92CDD"/>
    <w:rsid w:val="00FA232B"/>
    <w:rsid w:val="00FA5328"/>
    <w:rsid w:val="00FB27B2"/>
    <w:rsid w:val="00FB41CA"/>
    <w:rsid w:val="00FC329B"/>
    <w:rsid w:val="00FC5ABA"/>
    <w:rsid w:val="00FD2709"/>
    <w:rsid w:val="00FD5376"/>
    <w:rsid w:val="00FE7591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BF9AFE"/>
  <w15:chartTrackingRefBased/>
  <w15:docId w15:val="{CA67217C-51B2-4996-9754-11C8D658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7CA90B-7B41-4F55-9812-2E4DCD8271E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87ba547-a87f-4afe-8c87-5434c8d18f3f"/>
    <ds:schemaRef ds:uri="http://purl.org/dc/terms/"/>
    <ds:schemaRef ds:uri="b66bc505-762f-47f8-ba8c-44eeb4fdcad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0951A-3379-4486-A8C6-B6AD2411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22189-DAAA-4711-B7DE-EC9C688A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1149</TotalTime>
  <Pages>5</Pages>
  <Words>1770</Words>
  <Characters>9739</Characters>
  <Application>Microsoft Office Word</Application>
  <DocSecurity>0</DocSecurity>
  <Lines>81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11487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helene.vietti@smart-ib.coop</cp:lastModifiedBy>
  <cp:revision>181</cp:revision>
  <cp:lastPrinted>2018-12-13T13:26:00Z</cp:lastPrinted>
  <dcterms:created xsi:type="dcterms:W3CDTF">2020-04-07T11:01:00Z</dcterms:created>
  <dcterms:modified xsi:type="dcterms:W3CDTF">2020-04-08T06:20:00Z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